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38CEFB5C" w14:textId="3E23B953" w:rsidR="009B042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2596757" w:history="1">
            <w:r w:rsidR="009B0428" w:rsidRPr="00C0714E">
              <w:rPr>
                <w:rStyle w:val="Hyperkobling"/>
                <w:noProof/>
              </w:rPr>
              <w:t>1</w:t>
            </w:r>
            <w:r w:rsidR="009B0428">
              <w:rPr>
                <w:rFonts w:asciiTheme="minorHAnsi" w:eastAsiaTheme="minorEastAsia" w:hAnsiTheme="minorHAnsi" w:cstheme="minorBidi"/>
                <w:noProof/>
                <w:kern w:val="2"/>
                <w:lang w:eastAsia="nn-NO"/>
                <w14:ligatures w14:val="standardContextual"/>
              </w:rPr>
              <w:tab/>
            </w:r>
            <w:r w:rsidR="009B0428" w:rsidRPr="00C0714E">
              <w:rPr>
                <w:rStyle w:val="Hyperkobling"/>
                <w:noProof/>
              </w:rPr>
              <w:t>Sikkerheit, helse og miljø</w:t>
            </w:r>
            <w:r w:rsidR="009B0428">
              <w:rPr>
                <w:noProof/>
                <w:webHidden/>
              </w:rPr>
              <w:tab/>
            </w:r>
            <w:r w:rsidR="009B0428">
              <w:rPr>
                <w:noProof/>
                <w:webHidden/>
              </w:rPr>
              <w:fldChar w:fldCharType="begin"/>
            </w:r>
            <w:r w:rsidR="009B0428">
              <w:rPr>
                <w:noProof/>
                <w:webHidden/>
              </w:rPr>
              <w:instrText xml:space="preserve"> PAGEREF _Toc192596757 \h </w:instrText>
            </w:r>
            <w:r w:rsidR="009B0428">
              <w:rPr>
                <w:noProof/>
                <w:webHidden/>
              </w:rPr>
            </w:r>
            <w:r w:rsidR="009B0428">
              <w:rPr>
                <w:noProof/>
                <w:webHidden/>
              </w:rPr>
              <w:fldChar w:fldCharType="separate"/>
            </w:r>
            <w:r w:rsidR="009B0428">
              <w:rPr>
                <w:noProof/>
                <w:webHidden/>
              </w:rPr>
              <w:t>4</w:t>
            </w:r>
            <w:r w:rsidR="009B0428">
              <w:rPr>
                <w:noProof/>
                <w:webHidden/>
              </w:rPr>
              <w:fldChar w:fldCharType="end"/>
            </w:r>
          </w:hyperlink>
        </w:p>
        <w:p w14:paraId="778DCC90" w14:textId="6FAB9FA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HMS-kort</w:t>
            </w:r>
            <w:r>
              <w:rPr>
                <w:noProof/>
                <w:webHidden/>
              </w:rPr>
              <w:tab/>
            </w:r>
            <w:r>
              <w:rPr>
                <w:noProof/>
                <w:webHidden/>
              </w:rPr>
              <w:fldChar w:fldCharType="begin"/>
            </w:r>
            <w:r>
              <w:rPr>
                <w:noProof/>
                <w:webHidden/>
              </w:rPr>
              <w:instrText xml:space="preserve"> PAGEREF _Toc192596758 \h </w:instrText>
            </w:r>
            <w:r>
              <w:rPr>
                <w:noProof/>
                <w:webHidden/>
              </w:rPr>
            </w:r>
            <w:r>
              <w:rPr>
                <w:noProof/>
                <w:webHidden/>
              </w:rPr>
              <w:fldChar w:fldCharType="separate"/>
            </w:r>
            <w:r>
              <w:rPr>
                <w:noProof/>
                <w:webHidden/>
              </w:rPr>
              <w:t>4</w:t>
            </w:r>
            <w:r>
              <w:rPr>
                <w:noProof/>
                <w:webHidden/>
              </w:rPr>
              <w:fldChar w:fldCharType="end"/>
            </w:r>
          </w:hyperlink>
        </w:p>
        <w:p w14:paraId="15EDAFD8" w14:textId="7CE5274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_Toc192596759 \h </w:instrText>
            </w:r>
            <w:r>
              <w:rPr>
                <w:noProof/>
                <w:webHidden/>
              </w:rPr>
            </w:r>
            <w:r>
              <w:rPr>
                <w:noProof/>
                <w:webHidden/>
              </w:rPr>
              <w:fldChar w:fldCharType="separate"/>
            </w:r>
            <w:r>
              <w:rPr>
                <w:noProof/>
                <w:webHidden/>
              </w:rPr>
              <w:t>4</w:t>
            </w:r>
            <w:r>
              <w:rPr>
                <w:noProof/>
                <w:webHidden/>
              </w:rPr>
              <w:fldChar w:fldCharType="end"/>
            </w:r>
          </w:hyperlink>
        </w:p>
        <w:p w14:paraId="5A7FAAF0" w14:textId="6F37457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0"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_Toc192596760 \h </w:instrText>
            </w:r>
            <w:r>
              <w:rPr>
                <w:noProof/>
                <w:webHidden/>
              </w:rPr>
            </w:r>
            <w:r>
              <w:rPr>
                <w:noProof/>
                <w:webHidden/>
              </w:rPr>
              <w:fldChar w:fldCharType="separate"/>
            </w:r>
            <w:r>
              <w:rPr>
                <w:noProof/>
                <w:webHidden/>
              </w:rPr>
              <w:t>5</w:t>
            </w:r>
            <w:r>
              <w:rPr>
                <w:noProof/>
                <w:webHidden/>
              </w:rPr>
              <w:fldChar w:fldCharType="end"/>
            </w:r>
          </w:hyperlink>
        </w:p>
        <w:p w14:paraId="6ECD9F3D" w14:textId="3DF425E7"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1" w:history="1">
            <w:r w:rsidRPr="00C0714E">
              <w:rPr>
                <w:rStyle w:val="Hyperkobling"/>
                <w:noProof/>
              </w:rPr>
              <w:t>2</w:t>
            </w:r>
            <w:r>
              <w:rPr>
                <w:rFonts w:asciiTheme="minorHAnsi" w:eastAsiaTheme="minorEastAsia" w:hAnsiTheme="minorHAnsi" w:cstheme="minorBidi"/>
                <w:noProof/>
                <w:kern w:val="2"/>
                <w:lang w:eastAsia="nn-NO"/>
                <w14:ligatures w14:val="standardContextual"/>
              </w:rPr>
              <w:tab/>
            </w:r>
            <w:r w:rsidRPr="00C0714E">
              <w:rPr>
                <w:rStyle w:val="Hyperkobling"/>
                <w:noProof/>
              </w:rPr>
              <w:t>Internkontroll</w:t>
            </w:r>
            <w:r>
              <w:rPr>
                <w:noProof/>
                <w:webHidden/>
              </w:rPr>
              <w:tab/>
            </w:r>
            <w:r>
              <w:rPr>
                <w:noProof/>
                <w:webHidden/>
              </w:rPr>
              <w:fldChar w:fldCharType="begin"/>
            </w:r>
            <w:r>
              <w:rPr>
                <w:noProof/>
                <w:webHidden/>
              </w:rPr>
              <w:instrText xml:space="preserve"> PAGEREF _Toc192596761 \h </w:instrText>
            </w:r>
            <w:r>
              <w:rPr>
                <w:noProof/>
                <w:webHidden/>
              </w:rPr>
            </w:r>
            <w:r>
              <w:rPr>
                <w:noProof/>
                <w:webHidden/>
              </w:rPr>
              <w:fldChar w:fldCharType="separate"/>
            </w:r>
            <w:r>
              <w:rPr>
                <w:noProof/>
                <w:webHidden/>
              </w:rPr>
              <w:t>5</w:t>
            </w:r>
            <w:r>
              <w:rPr>
                <w:noProof/>
                <w:webHidden/>
              </w:rPr>
              <w:fldChar w:fldCharType="end"/>
            </w:r>
          </w:hyperlink>
        </w:p>
        <w:p w14:paraId="6162D022" w14:textId="15D4DFA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2" w:history="1">
            <w:r w:rsidRPr="00C0714E">
              <w:rPr>
                <w:rStyle w:val="Hyperkobling"/>
                <w:noProof/>
              </w:rPr>
              <w:t>2.1</w:t>
            </w:r>
            <w:r>
              <w:rPr>
                <w:rFonts w:asciiTheme="minorHAnsi" w:eastAsiaTheme="minorEastAsia" w:hAnsiTheme="minorHAnsi" w:cstheme="minorBidi"/>
                <w:noProof/>
                <w:kern w:val="2"/>
                <w:lang w:eastAsia="nn-NO"/>
                <w14:ligatures w14:val="standardContextual"/>
              </w:rPr>
              <w:tab/>
            </w:r>
            <w:r w:rsidRPr="00C0714E">
              <w:rPr>
                <w:rStyle w:val="Hyperkobling"/>
                <w:noProof/>
              </w:rPr>
              <w:t>Innleiing</w:t>
            </w:r>
            <w:r>
              <w:rPr>
                <w:noProof/>
                <w:webHidden/>
              </w:rPr>
              <w:tab/>
            </w:r>
            <w:r>
              <w:rPr>
                <w:noProof/>
                <w:webHidden/>
              </w:rPr>
              <w:fldChar w:fldCharType="begin"/>
            </w:r>
            <w:r>
              <w:rPr>
                <w:noProof/>
                <w:webHidden/>
              </w:rPr>
              <w:instrText xml:space="preserve"> PAGEREF _Toc192596762 \h </w:instrText>
            </w:r>
            <w:r>
              <w:rPr>
                <w:noProof/>
                <w:webHidden/>
              </w:rPr>
            </w:r>
            <w:r>
              <w:rPr>
                <w:noProof/>
                <w:webHidden/>
              </w:rPr>
              <w:fldChar w:fldCharType="separate"/>
            </w:r>
            <w:r>
              <w:rPr>
                <w:noProof/>
                <w:webHidden/>
              </w:rPr>
              <w:t>5</w:t>
            </w:r>
            <w:r>
              <w:rPr>
                <w:noProof/>
                <w:webHidden/>
              </w:rPr>
              <w:fldChar w:fldCharType="end"/>
            </w:r>
          </w:hyperlink>
        </w:p>
        <w:p w14:paraId="26D794A0" w14:textId="0E6ADCFC"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3" w:history="1">
            <w:r w:rsidRPr="00C0714E">
              <w:rPr>
                <w:rStyle w:val="Hyperkobling"/>
                <w:noProof/>
              </w:rPr>
              <w:t>2.2</w:t>
            </w:r>
            <w:r>
              <w:rPr>
                <w:rFonts w:asciiTheme="minorHAnsi" w:eastAsiaTheme="minorEastAsia" w:hAnsiTheme="minorHAnsi" w:cstheme="minorBidi"/>
                <w:noProof/>
                <w:kern w:val="2"/>
                <w:lang w:eastAsia="nn-NO"/>
                <w14:ligatures w14:val="standardContextual"/>
              </w:rPr>
              <w:tab/>
            </w:r>
            <w:r w:rsidRPr="00C0714E">
              <w:rPr>
                <w:rStyle w:val="Hyperkobling"/>
                <w:noProof/>
              </w:rPr>
              <w:t>Språk</w:t>
            </w:r>
            <w:r>
              <w:rPr>
                <w:noProof/>
                <w:webHidden/>
              </w:rPr>
              <w:tab/>
            </w:r>
            <w:r>
              <w:rPr>
                <w:noProof/>
                <w:webHidden/>
              </w:rPr>
              <w:fldChar w:fldCharType="begin"/>
            </w:r>
            <w:r>
              <w:rPr>
                <w:noProof/>
                <w:webHidden/>
              </w:rPr>
              <w:instrText xml:space="preserve"> PAGEREF _Toc192596763 \h </w:instrText>
            </w:r>
            <w:r>
              <w:rPr>
                <w:noProof/>
                <w:webHidden/>
              </w:rPr>
            </w:r>
            <w:r>
              <w:rPr>
                <w:noProof/>
                <w:webHidden/>
              </w:rPr>
              <w:fldChar w:fldCharType="separate"/>
            </w:r>
            <w:r>
              <w:rPr>
                <w:noProof/>
                <w:webHidden/>
              </w:rPr>
              <w:t>5</w:t>
            </w:r>
            <w:r>
              <w:rPr>
                <w:noProof/>
                <w:webHidden/>
              </w:rPr>
              <w:fldChar w:fldCharType="end"/>
            </w:r>
          </w:hyperlink>
        </w:p>
        <w:p w14:paraId="376D83A9" w14:textId="601D3F3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4" w:history="1">
            <w:r w:rsidRPr="00C0714E">
              <w:rPr>
                <w:rStyle w:val="Hyperkobling"/>
                <w:noProof/>
              </w:rPr>
              <w:t>2.3</w:t>
            </w:r>
            <w:r>
              <w:rPr>
                <w:rFonts w:asciiTheme="minorHAnsi" w:eastAsiaTheme="minorEastAsia" w:hAnsiTheme="minorHAnsi" w:cstheme="minorBidi"/>
                <w:noProof/>
                <w:kern w:val="2"/>
                <w:lang w:eastAsia="nn-NO"/>
                <w14:ligatures w14:val="standardContextual"/>
              </w:rPr>
              <w:tab/>
            </w:r>
            <w:r w:rsidRPr="00C0714E">
              <w:rPr>
                <w:rStyle w:val="Hyperkobling"/>
                <w:noProof/>
              </w:rPr>
              <w:t>Brakke, garderobe og buforhold</w:t>
            </w:r>
            <w:r>
              <w:rPr>
                <w:noProof/>
                <w:webHidden/>
              </w:rPr>
              <w:tab/>
            </w:r>
            <w:r>
              <w:rPr>
                <w:noProof/>
                <w:webHidden/>
              </w:rPr>
              <w:fldChar w:fldCharType="begin"/>
            </w:r>
            <w:r>
              <w:rPr>
                <w:noProof/>
                <w:webHidden/>
              </w:rPr>
              <w:instrText xml:space="preserve"> PAGEREF _Toc192596764 \h </w:instrText>
            </w:r>
            <w:r>
              <w:rPr>
                <w:noProof/>
                <w:webHidden/>
              </w:rPr>
            </w:r>
            <w:r>
              <w:rPr>
                <w:noProof/>
                <w:webHidden/>
              </w:rPr>
              <w:fldChar w:fldCharType="separate"/>
            </w:r>
            <w:r>
              <w:rPr>
                <w:noProof/>
                <w:webHidden/>
              </w:rPr>
              <w:t>5</w:t>
            </w:r>
            <w:r>
              <w:rPr>
                <w:noProof/>
                <w:webHidden/>
              </w:rPr>
              <w:fldChar w:fldCharType="end"/>
            </w:r>
          </w:hyperlink>
        </w:p>
        <w:p w14:paraId="7F60B372" w14:textId="5B5A781F"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5" w:history="1">
            <w:r w:rsidRPr="00C0714E">
              <w:rPr>
                <w:rStyle w:val="Hyperkobling"/>
                <w:noProof/>
              </w:rPr>
              <w:t>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_Toc192596765 \h </w:instrText>
            </w:r>
            <w:r>
              <w:rPr>
                <w:noProof/>
                <w:webHidden/>
              </w:rPr>
            </w:r>
            <w:r>
              <w:rPr>
                <w:noProof/>
                <w:webHidden/>
              </w:rPr>
              <w:fldChar w:fldCharType="separate"/>
            </w:r>
            <w:r>
              <w:rPr>
                <w:noProof/>
                <w:webHidden/>
              </w:rPr>
              <w:t>6</w:t>
            </w:r>
            <w:r>
              <w:rPr>
                <w:noProof/>
                <w:webHidden/>
              </w:rPr>
              <w:fldChar w:fldCharType="end"/>
            </w:r>
          </w:hyperlink>
        </w:p>
        <w:p w14:paraId="3BD12070" w14:textId="16EAB86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6" w:history="1">
            <w:r w:rsidRPr="00C0714E">
              <w:rPr>
                <w:rStyle w:val="Hyperkobling"/>
                <w:noProof/>
              </w:rPr>
              <w:t>3</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faglærde handverkarar</w:t>
            </w:r>
            <w:r>
              <w:rPr>
                <w:noProof/>
                <w:webHidden/>
              </w:rPr>
              <w:tab/>
            </w:r>
            <w:r>
              <w:rPr>
                <w:noProof/>
                <w:webHidden/>
              </w:rPr>
              <w:fldChar w:fldCharType="begin"/>
            </w:r>
            <w:r>
              <w:rPr>
                <w:noProof/>
                <w:webHidden/>
              </w:rPr>
              <w:instrText xml:space="preserve"> PAGEREF _Toc192596766 \h </w:instrText>
            </w:r>
            <w:r>
              <w:rPr>
                <w:noProof/>
                <w:webHidden/>
              </w:rPr>
            </w:r>
            <w:r>
              <w:rPr>
                <w:noProof/>
                <w:webHidden/>
              </w:rPr>
              <w:fldChar w:fldCharType="separate"/>
            </w:r>
            <w:r>
              <w:rPr>
                <w:noProof/>
                <w:webHidden/>
              </w:rPr>
              <w:t>7</w:t>
            </w:r>
            <w:r>
              <w:rPr>
                <w:noProof/>
                <w:webHidden/>
              </w:rPr>
              <w:fldChar w:fldCharType="end"/>
            </w:r>
          </w:hyperlink>
        </w:p>
        <w:p w14:paraId="60D6449F" w14:textId="3288CD5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7" w:history="1">
            <w:r w:rsidRPr="00C0714E">
              <w:rPr>
                <w:rStyle w:val="Hyperkobling"/>
                <w:noProof/>
              </w:rPr>
              <w:t>3.1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_Toc192596767 \h </w:instrText>
            </w:r>
            <w:r>
              <w:rPr>
                <w:noProof/>
                <w:webHidden/>
              </w:rPr>
            </w:r>
            <w:r>
              <w:rPr>
                <w:noProof/>
                <w:webHidden/>
              </w:rPr>
              <w:fldChar w:fldCharType="separate"/>
            </w:r>
            <w:r>
              <w:rPr>
                <w:noProof/>
                <w:webHidden/>
              </w:rPr>
              <w:t>7</w:t>
            </w:r>
            <w:r>
              <w:rPr>
                <w:noProof/>
                <w:webHidden/>
              </w:rPr>
              <w:fldChar w:fldCharType="end"/>
            </w:r>
          </w:hyperlink>
        </w:p>
        <w:p w14:paraId="17138319" w14:textId="336DF719"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8" w:history="1">
            <w:r w:rsidRPr="00C0714E">
              <w:rPr>
                <w:rStyle w:val="Hyperkobling"/>
                <w:noProof/>
              </w:rPr>
              <w:t>4</w:t>
            </w:r>
            <w:r>
              <w:rPr>
                <w:rFonts w:asciiTheme="minorHAnsi" w:eastAsiaTheme="minorEastAsia" w:hAnsiTheme="minorHAnsi" w:cstheme="minorBidi"/>
                <w:noProof/>
                <w:kern w:val="2"/>
                <w:lang w:eastAsia="nn-NO"/>
                <w14:ligatures w14:val="standardContextual"/>
              </w:rPr>
              <w:tab/>
            </w:r>
            <w:r w:rsidRPr="00C0714E">
              <w:rPr>
                <w:rStyle w:val="Hyperkobling"/>
                <w:noProof/>
              </w:rPr>
              <w:t>Krav til bruk av lærlingar</w:t>
            </w:r>
            <w:r>
              <w:rPr>
                <w:noProof/>
                <w:webHidden/>
              </w:rPr>
              <w:tab/>
            </w:r>
            <w:r>
              <w:rPr>
                <w:noProof/>
                <w:webHidden/>
              </w:rPr>
              <w:fldChar w:fldCharType="begin"/>
            </w:r>
            <w:r>
              <w:rPr>
                <w:noProof/>
                <w:webHidden/>
              </w:rPr>
              <w:instrText xml:space="preserve"> PAGEREF _Toc192596768 \h </w:instrText>
            </w:r>
            <w:r>
              <w:rPr>
                <w:noProof/>
                <w:webHidden/>
              </w:rPr>
            </w:r>
            <w:r>
              <w:rPr>
                <w:noProof/>
                <w:webHidden/>
              </w:rPr>
              <w:fldChar w:fldCharType="separate"/>
            </w:r>
            <w:r>
              <w:rPr>
                <w:noProof/>
                <w:webHidden/>
              </w:rPr>
              <w:t>7</w:t>
            </w:r>
            <w:r>
              <w:rPr>
                <w:noProof/>
                <w:webHidden/>
              </w:rPr>
              <w:fldChar w:fldCharType="end"/>
            </w:r>
          </w:hyperlink>
        </w:p>
        <w:p w14:paraId="629908CF" w14:textId="0BFAAE58"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9" w:history="1">
            <w:r w:rsidRPr="00C0714E">
              <w:rPr>
                <w:rStyle w:val="Hyperkobling"/>
                <w:noProof/>
              </w:rPr>
              <w:t>4.1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_Toc192596769 \h </w:instrText>
            </w:r>
            <w:r>
              <w:rPr>
                <w:noProof/>
                <w:webHidden/>
              </w:rPr>
            </w:r>
            <w:r>
              <w:rPr>
                <w:noProof/>
                <w:webHidden/>
              </w:rPr>
              <w:fldChar w:fldCharType="separate"/>
            </w:r>
            <w:r>
              <w:rPr>
                <w:noProof/>
                <w:webHidden/>
              </w:rPr>
              <w:t>8</w:t>
            </w:r>
            <w:r>
              <w:rPr>
                <w:noProof/>
                <w:webHidden/>
              </w:rPr>
              <w:fldChar w:fldCharType="end"/>
            </w:r>
          </w:hyperlink>
        </w:p>
        <w:p w14:paraId="23F3C5EB" w14:textId="76466233"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0" w:history="1">
            <w:r w:rsidRPr="00C0714E">
              <w:rPr>
                <w:rStyle w:val="Hyperkobling"/>
                <w:noProof/>
              </w:rPr>
              <w:t>5</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fast tilsette</w:t>
            </w:r>
            <w:r>
              <w:rPr>
                <w:noProof/>
                <w:webHidden/>
              </w:rPr>
              <w:tab/>
            </w:r>
            <w:r>
              <w:rPr>
                <w:noProof/>
                <w:webHidden/>
              </w:rPr>
              <w:fldChar w:fldCharType="begin"/>
            </w:r>
            <w:r>
              <w:rPr>
                <w:noProof/>
                <w:webHidden/>
              </w:rPr>
              <w:instrText xml:space="preserve"> PAGEREF _Toc192596770 \h </w:instrText>
            </w:r>
            <w:r>
              <w:rPr>
                <w:noProof/>
                <w:webHidden/>
              </w:rPr>
            </w:r>
            <w:r>
              <w:rPr>
                <w:noProof/>
                <w:webHidden/>
              </w:rPr>
              <w:fldChar w:fldCharType="separate"/>
            </w:r>
            <w:r>
              <w:rPr>
                <w:noProof/>
                <w:webHidden/>
              </w:rPr>
              <w:t>9</w:t>
            </w:r>
            <w:r>
              <w:rPr>
                <w:noProof/>
                <w:webHidden/>
              </w:rPr>
              <w:fldChar w:fldCharType="end"/>
            </w:r>
          </w:hyperlink>
        </w:p>
        <w:p w14:paraId="59FC7E3E" w14:textId="3461A3B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1" w:history="1">
            <w:r w:rsidRPr="00C0714E">
              <w:rPr>
                <w:rStyle w:val="Hyperkobling"/>
                <w:noProof/>
              </w:rPr>
              <w:t>5.1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_Toc192596771 \h </w:instrText>
            </w:r>
            <w:r>
              <w:rPr>
                <w:noProof/>
                <w:webHidden/>
              </w:rPr>
            </w:r>
            <w:r>
              <w:rPr>
                <w:noProof/>
                <w:webHidden/>
              </w:rPr>
              <w:fldChar w:fldCharType="separate"/>
            </w:r>
            <w:r>
              <w:rPr>
                <w:noProof/>
                <w:webHidden/>
              </w:rPr>
              <w:t>9</w:t>
            </w:r>
            <w:r>
              <w:rPr>
                <w:noProof/>
                <w:webHidden/>
              </w:rPr>
              <w:fldChar w:fldCharType="end"/>
            </w:r>
          </w:hyperlink>
        </w:p>
        <w:p w14:paraId="4684015E" w14:textId="660F160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2" w:history="1">
            <w:r w:rsidRPr="00C0714E">
              <w:rPr>
                <w:rStyle w:val="Hyperkobling"/>
                <w:noProof/>
              </w:rPr>
              <w:t>6</w:t>
            </w:r>
            <w:r>
              <w:rPr>
                <w:rFonts w:asciiTheme="minorHAnsi" w:eastAsiaTheme="minorEastAsia" w:hAnsiTheme="minorHAnsi" w:cstheme="minorBidi"/>
                <w:noProof/>
                <w:kern w:val="2"/>
                <w:lang w:eastAsia="nn-NO"/>
                <w14:ligatures w14:val="standardContextual"/>
              </w:rPr>
              <w:tab/>
            </w:r>
            <w:r w:rsidRPr="00C0714E">
              <w:rPr>
                <w:rStyle w:val="Hyperkobling"/>
                <w:noProof/>
              </w:rPr>
              <w:t>Arbeidstidsordning</w:t>
            </w:r>
            <w:r>
              <w:rPr>
                <w:noProof/>
                <w:webHidden/>
              </w:rPr>
              <w:tab/>
            </w:r>
            <w:r>
              <w:rPr>
                <w:noProof/>
                <w:webHidden/>
              </w:rPr>
              <w:fldChar w:fldCharType="begin"/>
            </w:r>
            <w:r>
              <w:rPr>
                <w:noProof/>
                <w:webHidden/>
              </w:rPr>
              <w:instrText xml:space="preserve"> PAGEREF _Toc192596772 \h </w:instrText>
            </w:r>
            <w:r>
              <w:rPr>
                <w:noProof/>
                <w:webHidden/>
              </w:rPr>
            </w:r>
            <w:r>
              <w:rPr>
                <w:noProof/>
                <w:webHidden/>
              </w:rPr>
              <w:fldChar w:fldCharType="separate"/>
            </w:r>
            <w:r>
              <w:rPr>
                <w:noProof/>
                <w:webHidden/>
              </w:rPr>
              <w:t>9</w:t>
            </w:r>
            <w:r>
              <w:rPr>
                <w:noProof/>
                <w:webHidden/>
              </w:rPr>
              <w:fldChar w:fldCharType="end"/>
            </w:r>
          </w:hyperlink>
        </w:p>
        <w:p w14:paraId="51353BC1" w14:textId="4932B3F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3" w:history="1">
            <w:r w:rsidRPr="00C0714E">
              <w:rPr>
                <w:rStyle w:val="Hyperkobling"/>
                <w:noProof/>
              </w:rPr>
              <w:t>7</w:t>
            </w:r>
            <w:r>
              <w:rPr>
                <w:rFonts w:asciiTheme="minorHAnsi" w:eastAsiaTheme="minorEastAsia" w:hAnsiTheme="minorHAnsi" w:cstheme="minorBidi"/>
                <w:noProof/>
                <w:kern w:val="2"/>
                <w:lang w:eastAsia="nn-NO"/>
                <w14:ligatures w14:val="standardContextual"/>
              </w:rPr>
              <w:tab/>
            </w:r>
            <w:r w:rsidRPr="00C0714E">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_Toc192596773 \h </w:instrText>
            </w:r>
            <w:r>
              <w:rPr>
                <w:noProof/>
                <w:webHidden/>
              </w:rPr>
            </w:r>
            <w:r>
              <w:rPr>
                <w:noProof/>
                <w:webHidden/>
              </w:rPr>
              <w:fldChar w:fldCharType="separate"/>
            </w:r>
            <w:r>
              <w:rPr>
                <w:noProof/>
                <w:webHidden/>
              </w:rPr>
              <w:t>9</w:t>
            </w:r>
            <w:r>
              <w:rPr>
                <w:noProof/>
                <w:webHidden/>
              </w:rPr>
              <w:fldChar w:fldCharType="end"/>
            </w:r>
          </w:hyperlink>
        </w:p>
        <w:p w14:paraId="02423555" w14:textId="7F87A46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4" w:history="1">
            <w:r w:rsidRPr="00C0714E">
              <w:rPr>
                <w:rStyle w:val="Hyperkobling"/>
                <w:noProof/>
              </w:rPr>
              <w:t>7.1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_Toc192596774 \h </w:instrText>
            </w:r>
            <w:r>
              <w:rPr>
                <w:noProof/>
                <w:webHidden/>
              </w:rPr>
            </w:r>
            <w:r>
              <w:rPr>
                <w:noProof/>
                <w:webHidden/>
              </w:rPr>
              <w:fldChar w:fldCharType="separate"/>
            </w:r>
            <w:r>
              <w:rPr>
                <w:noProof/>
                <w:webHidden/>
              </w:rPr>
              <w:t>10</w:t>
            </w:r>
            <w:r>
              <w:rPr>
                <w:noProof/>
                <w:webHidden/>
              </w:rPr>
              <w:fldChar w:fldCharType="end"/>
            </w:r>
          </w:hyperlink>
        </w:p>
        <w:p w14:paraId="4104A5AB" w14:textId="2815ECE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5" w:history="1">
            <w:r w:rsidRPr="00C0714E">
              <w:rPr>
                <w:rStyle w:val="Hyperkobling"/>
                <w:noProof/>
              </w:rPr>
              <w:t>8</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løns- og arbeidsvilkår</w:t>
            </w:r>
            <w:r>
              <w:rPr>
                <w:noProof/>
                <w:webHidden/>
              </w:rPr>
              <w:tab/>
            </w:r>
            <w:r>
              <w:rPr>
                <w:noProof/>
                <w:webHidden/>
              </w:rPr>
              <w:fldChar w:fldCharType="begin"/>
            </w:r>
            <w:r>
              <w:rPr>
                <w:noProof/>
                <w:webHidden/>
              </w:rPr>
              <w:instrText xml:space="preserve"> PAGEREF _Toc192596775 \h </w:instrText>
            </w:r>
            <w:r>
              <w:rPr>
                <w:noProof/>
                <w:webHidden/>
              </w:rPr>
            </w:r>
            <w:r>
              <w:rPr>
                <w:noProof/>
                <w:webHidden/>
              </w:rPr>
              <w:fldChar w:fldCharType="separate"/>
            </w:r>
            <w:r>
              <w:rPr>
                <w:noProof/>
                <w:webHidden/>
              </w:rPr>
              <w:t>10</w:t>
            </w:r>
            <w:r>
              <w:rPr>
                <w:noProof/>
                <w:webHidden/>
              </w:rPr>
              <w:fldChar w:fldCharType="end"/>
            </w:r>
          </w:hyperlink>
        </w:p>
        <w:p w14:paraId="6A5455E8" w14:textId="18C49F75"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6" w:history="1">
            <w:r w:rsidRPr="00C0714E">
              <w:rPr>
                <w:rStyle w:val="Hyperkobling"/>
                <w:noProof/>
              </w:rPr>
              <w:t>8.1</w:t>
            </w:r>
            <w:r>
              <w:rPr>
                <w:rFonts w:asciiTheme="minorHAnsi" w:eastAsiaTheme="minorEastAsia" w:hAnsiTheme="minorHAnsi" w:cstheme="minorBidi"/>
                <w:noProof/>
                <w:kern w:val="2"/>
                <w:lang w:eastAsia="nn-NO"/>
                <w14:ligatures w14:val="standardContextual"/>
              </w:rPr>
              <w:tab/>
            </w:r>
            <w:r w:rsidRPr="00C0714E">
              <w:rPr>
                <w:rStyle w:val="Hyperkobling"/>
                <w:noProof/>
              </w:rPr>
              <w:t>Forpliktingane til leverandøren</w:t>
            </w:r>
            <w:r>
              <w:rPr>
                <w:noProof/>
                <w:webHidden/>
              </w:rPr>
              <w:tab/>
            </w:r>
            <w:r>
              <w:rPr>
                <w:noProof/>
                <w:webHidden/>
              </w:rPr>
              <w:fldChar w:fldCharType="begin"/>
            </w:r>
            <w:r>
              <w:rPr>
                <w:noProof/>
                <w:webHidden/>
              </w:rPr>
              <w:instrText xml:space="preserve"> PAGEREF _Toc192596776 \h </w:instrText>
            </w:r>
            <w:r>
              <w:rPr>
                <w:noProof/>
                <w:webHidden/>
              </w:rPr>
            </w:r>
            <w:r>
              <w:rPr>
                <w:noProof/>
                <w:webHidden/>
              </w:rPr>
              <w:fldChar w:fldCharType="separate"/>
            </w:r>
            <w:r>
              <w:rPr>
                <w:noProof/>
                <w:webHidden/>
              </w:rPr>
              <w:t>10</w:t>
            </w:r>
            <w:r>
              <w:rPr>
                <w:noProof/>
                <w:webHidden/>
              </w:rPr>
              <w:fldChar w:fldCharType="end"/>
            </w:r>
          </w:hyperlink>
        </w:p>
        <w:p w14:paraId="40708C62" w14:textId="03D02C0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7" w:history="1">
            <w:r w:rsidRPr="00C0714E">
              <w:rPr>
                <w:rStyle w:val="Hyperkobling"/>
                <w:noProof/>
              </w:rPr>
              <w:t>8.2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_Toc192596777 \h </w:instrText>
            </w:r>
            <w:r>
              <w:rPr>
                <w:noProof/>
                <w:webHidden/>
              </w:rPr>
            </w:r>
            <w:r>
              <w:rPr>
                <w:noProof/>
                <w:webHidden/>
              </w:rPr>
              <w:fldChar w:fldCharType="separate"/>
            </w:r>
            <w:r>
              <w:rPr>
                <w:noProof/>
                <w:webHidden/>
              </w:rPr>
              <w:t>11</w:t>
            </w:r>
            <w:r>
              <w:rPr>
                <w:noProof/>
                <w:webHidden/>
              </w:rPr>
              <w:fldChar w:fldCharType="end"/>
            </w:r>
          </w:hyperlink>
        </w:p>
        <w:p w14:paraId="38C6630B" w14:textId="494DD9E0"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8" w:history="1">
            <w:r w:rsidRPr="00C0714E">
              <w:rPr>
                <w:rStyle w:val="Hyperkobling"/>
                <w:noProof/>
              </w:rPr>
              <w:t>9</w:t>
            </w:r>
            <w:r>
              <w:rPr>
                <w:rFonts w:asciiTheme="minorHAnsi" w:eastAsiaTheme="minorEastAsia" w:hAnsiTheme="minorHAnsi" w:cstheme="minorBidi"/>
                <w:noProof/>
                <w:kern w:val="2"/>
                <w:lang w:eastAsia="nn-NO"/>
                <w14:ligatures w14:val="standardContextual"/>
              </w:rPr>
              <w:tab/>
            </w:r>
            <w:r w:rsidRPr="00C0714E">
              <w:rPr>
                <w:rStyle w:val="Hyperkobling"/>
                <w:noProof/>
              </w:rPr>
              <w:t>Krav til dokumentert yrkesskadeforsikring</w:t>
            </w:r>
            <w:r>
              <w:rPr>
                <w:noProof/>
                <w:webHidden/>
              </w:rPr>
              <w:tab/>
            </w:r>
            <w:r>
              <w:rPr>
                <w:noProof/>
                <w:webHidden/>
              </w:rPr>
              <w:fldChar w:fldCharType="begin"/>
            </w:r>
            <w:r>
              <w:rPr>
                <w:noProof/>
                <w:webHidden/>
              </w:rPr>
              <w:instrText xml:space="preserve"> PAGEREF _Toc192596778 \h </w:instrText>
            </w:r>
            <w:r>
              <w:rPr>
                <w:noProof/>
                <w:webHidden/>
              </w:rPr>
            </w:r>
            <w:r>
              <w:rPr>
                <w:noProof/>
                <w:webHidden/>
              </w:rPr>
              <w:fldChar w:fldCharType="separate"/>
            </w:r>
            <w:r>
              <w:rPr>
                <w:noProof/>
                <w:webHidden/>
              </w:rPr>
              <w:t>11</w:t>
            </w:r>
            <w:r>
              <w:rPr>
                <w:noProof/>
                <w:webHidden/>
              </w:rPr>
              <w:fldChar w:fldCharType="end"/>
            </w:r>
          </w:hyperlink>
        </w:p>
        <w:p w14:paraId="2DD275DD" w14:textId="69960AF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9" w:history="1">
            <w:r w:rsidRPr="00C0714E">
              <w:rPr>
                <w:rStyle w:val="Hyperkobling"/>
                <w:noProof/>
              </w:rPr>
              <w:t>9.1</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leverandøren</w:t>
            </w:r>
            <w:r>
              <w:rPr>
                <w:noProof/>
                <w:webHidden/>
              </w:rPr>
              <w:tab/>
            </w:r>
            <w:r>
              <w:rPr>
                <w:noProof/>
                <w:webHidden/>
              </w:rPr>
              <w:fldChar w:fldCharType="begin"/>
            </w:r>
            <w:r>
              <w:rPr>
                <w:noProof/>
                <w:webHidden/>
              </w:rPr>
              <w:instrText xml:space="preserve"> PAGEREF _Toc192596779 \h </w:instrText>
            </w:r>
            <w:r>
              <w:rPr>
                <w:noProof/>
                <w:webHidden/>
              </w:rPr>
            </w:r>
            <w:r>
              <w:rPr>
                <w:noProof/>
                <w:webHidden/>
              </w:rPr>
              <w:fldChar w:fldCharType="separate"/>
            </w:r>
            <w:r>
              <w:rPr>
                <w:noProof/>
                <w:webHidden/>
              </w:rPr>
              <w:t>11</w:t>
            </w:r>
            <w:r>
              <w:rPr>
                <w:noProof/>
                <w:webHidden/>
              </w:rPr>
              <w:fldChar w:fldCharType="end"/>
            </w:r>
          </w:hyperlink>
        </w:p>
        <w:p w14:paraId="7E006318" w14:textId="2FA29AC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0" w:history="1">
            <w:r w:rsidRPr="00C0714E">
              <w:rPr>
                <w:rStyle w:val="Hyperkobling"/>
                <w:noProof/>
              </w:rPr>
              <w:t>9.2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_Toc192596780 \h </w:instrText>
            </w:r>
            <w:r>
              <w:rPr>
                <w:noProof/>
                <w:webHidden/>
              </w:rPr>
            </w:r>
            <w:r>
              <w:rPr>
                <w:noProof/>
                <w:webHidden/>
              </w:rPr>
              <w:fldChar w:fldCharType="separate"/>
            </w:r>
            <w:r>
              <w:rPr>
                <w:noProof/>
                <w:webHidden/>
              </w:rPr>
              <w:t>12</w:t>
            </w:r>
            <w:r>
              <w:rPr>
                <w:noProof/>
                <w:webHidden/>
              </w:rPr>
              <w:fldChar w:fldCharType="end"/>
            </w:r>
          </w:hyperlink>
        </w:p>
        <w:p w14:paraId="6FE67851" w14:textId="20968EB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1" w:history="1">
            <w:r w:rsidRPr="00C0714E">
              <w:rPr>
                <w:rStyle w:val="Hyperkobling"/>
                <w:noProof/>
              </w:rPr>
              <w:t>10</w:t>
            </w:r>
            <w:r>
              <w:rPr>
                <w:rFonts w:asciiTheme="minorHAnsi" w:eastAsiaTheme="minorEastAsia" w:hAnsiTheme="minorHAnsi" w:cstheme="minorBidi"/>
                <w:noProof/>
                <w:kern w:val="2"/>
                <w:lang w:eastAsia="nn-NO"/>
                <w14:ligatures w14:val="standardContextual"/>
              </w:rPr>
              <w:tab/>
            </w:r>
            <w:r w:rsidRPr="00C0714E">
              <w:rPr>
                <w:rStyle w:val="Hyperkobling"/>
                <w:noProof/>
              </w:rPr>
              <w:t>Skatt og bank</w:t>
            </w:r>
            <w:r>
              <w:rPr>
                <w:noProof/>
                <w:webHidden/>
              </w:rPr>
              <w:tab/>
            </w:r>
            <w:r>
              <w:rPr>
                <w:noProof/>
                <w:webHidden/>
              </w:rPr>
              <w:fldChar w:fldCharType="begin"/>
            </w:r>
            <w:r>
              <w:rPr>
                <w:noProof/>
                <w:webHidden/>
              </w:rPr>
              <w:instrText xml:space="preserve"> PAGEREF _Toc192596781 \h </w:instrText>
            </w:r>
            <w:r>
              <w:rPr>
                <w:noProof/>
                <w:webHidden/>
              </w:rPr>
            </w:r>
            <w:r>
              <w:rPr>
                <w:noProof/>
                <w:webHidden/>
              </w:rPr>
              <w:fldChar w:fldCharType="separate"/>
            </w:r>
            <w:r>
              <w:rPr>
                <w:noProof/>
                <w:webHidden/>
              </w:rPr>
              <w:t>12</w:t>
            </w:r>
            <w:r>
              <w:rPr>
                <w:noProof/>
                <w:webHidden/>
              </w:rPr>
              <w:fldChar w:fldCharType="end"/>
            </w:r>
          </w:hyperlink>
        </w:p>
        <w:p w14:paraId="77A2AB24" w14:textId="4D73A90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2" w:history="1">
            <w:r w:rsidRPr="00C0714E">
              <w:rPr>
                <w:rStyle w:val="Hyperkobling"/>
                <w:noProof/>
              </w:rPr>
              <w:t>10.1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skatte- og avgiftsforpliktingar</w:t>
            </w:r>
            <w:r>
              <w:rPr>
                <w:noProof/>
                <w:webHidden/>
              </w:rPr>
              <w:tab/>
            </w:r>
            <w:r>
              <w:rPr>
                <w:noProof/>
                <w:webHidden/>
              </w:rPr>
              <w:fldChar w:fldCharType="begin"/>
            </w:r>
            <w:r>
              <w:rPr>
                <w:noProof/>
                <w:webHidden/>
              </w:rPr>
              <w:instrText xml:space="preserve"> PAGEREF _Toc192596782 \h </w:instrText>
            </w:r>
            <w:r>
              <w:rPr>
                <w:noProof/>
                <w:webHidden/>
              </w:rPr>
            </w:r>
            <w:r>
              <w:rPr>
                <w:noProof/>
                <w:webHidden/>
              </w:rPr>
              <w:fldChar w:fldCharType="separate"/>
            </w:r>
            <w:r>
              <w:rPr>
                <w:noProof/>
                <w:webHidden/>
              </w:rPr>
              <w:t>12</w:t>
            </w:r>
            <w:r>
              <w:rPr>
                <w:noProof/>
                <w:webHidden/>
              </w:rPr>
              <w:fldChar w:fldCharType="end"/>
            </w:r>
          </w:hyperlink>
        </w:p>
        <w:p w14:paraId="368C7DB0" w14:textId="0E5868F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3" w:history="1">
            <w:r w:rsidRPr="00C0714E">
              <w:rPr>
                <w:rStyle w:val="Hyperkobling"/>
                <w:noProof/>
              </w:rPr>
              <w:t>10.2</w:t>
            </w:r>
            <w:r>
              <w:rPr>
                <w:rFonts w:asciiTheme="minorHAnsi" w:eastAsiaTheme="minorEastAsia" w:hAnsiTheme="minorHAnsi" w:cstheme="minorBidi"/>
                <w:noProof/>
                <w:kern w:val="2"/>
                <w:lang w:eastAsia="nn-NO"/>
                <w14:ligatures w14:val="standardContextual"/>
              </w:rPr>
              <w:tab/>
            </w:r>
            <w:r w:rsidRPr="00C0714E">
              <w:rPr>
                <w:rStyle w:val="Hyperkobling"/>
                <w:noProof/>
              </w:rPr>
              <w:t>Krava i skatteforvaltningslova</w:t>
            </w:r>
            <w:r>
              <w:rPr>
                <w:noProof/>
                <w:webHidden/>
              </w:rPr>
              <w:tab/>
            </w:r>
            <w:r>
              <w:rPr>
                <w:noProof/>
                <w:webHidden/>
              </w:rPr>
              <w:fldChar w:fldCharType="begin"/>
            </w:r>
            <w:r>
              <w:rPr>
                <w:noProof/>
                <w:webHidden/>
              </w:rPr>
              <w:instrText xml:space="preserve"> PAGEREF _Toc192596783 \h </w:instrText>
            </w:r>
            <w:r>
              <w:rPr>
                <w:noProof/>
                <w:webHidden/>
              </w:rPr>
            </w:r>
            <w:r>
              <w:rPr>
                <w:noProof/>
                <w:webHidden/>
              </w:rPr>
              <w:fldChar w:fldCharType="separate"/>
            </w:r>
            <w:r>
              <w:rPr>
                <w:noProof/>
                <w:webHidden/>
              </w:rPr>
              <w:t>12</w:t>
            </w:r>
            <w:r>
              <w:rPr>
                <w:noProof/>
                <w:webHidden/>
              </w:rPr>
              <w:fldChar w:fldCharType="end"/>
            </w:r>
          </w:hyperlink>
        </w:p>
        <w:p w14:paraId="46BE9B49" w14:textId="2B16AC7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4" w:history="1">
            <w:r w:rsidRPr="00C0714E">
              <w:rPr>
                <w:rStyle w:val="Hyperkobling"/>
                <w:noProof/>
              </w:rPr>
              <w:t>10.3</w:t>
            </w:r>
            <w:r>
              <w:rPr>
                <w:rFonts w:asciiTheme="minorHAnsi" w:eastAsiaTheme="minorEastAsia" w:hAnsiTheme="minorHAnsi" w:cstheme="minorBidi"/>
                <w:noProof/>
                <w:kern w:val="2"/>
                <w:lang w:eastAsia="nn-NO"/>
                <w14:ligatures w14:val="standardContextual"/>
              </w:rPr>
              <w:tab/>
            </w:r>
            <w:r w:rsidRPr="00C0714E">
              <w:rPr>
                <w:rStyle w:val="Hyperkobling"/>
                <w:noProof/>
              </w:rPr>
              <w:t>Innrapportering av utanlandske arbeidstakarar</w:t>
            </w:r>
            <w:r>
              <w:rPr>
                <w:noProof/>
                <w:webHidden/>
              </w:rPr>
              <w:tab/>
            </w:r>
            <w:r>
              <w:rPr>
                <w:noProof/>
                <w:webHidden/>
              </w:rPr>
              <w:fldChar w:fldCharType="begin"/>
            </w:r>
            <w:r>
              <w:rPr>
                <w:noProof/>
                <w:webHidden/>
              </w:rPr>
              <w:instrText xml:space="preserve"> PAGEREF _Toc192596784 \h </w:instrText>
            </w:r>
            <w:r>
              <w:rPr>
                <w:noProof/>
                <w:webHidden/>
              </w:rPr>
            </w:r>
            <w:r>
              <w:rPr>
                <w:noProof/>
                <w:webHidden/>
              </w:rPr>
              <w:fldChar w:fldCharType="separate"/>
            </w:r>
            <w:r>
              <w:rPr>
                <w:noProof/>
                <w:webHidden/>
              </w:rPr>
              <w:t>13</w:t>
            </w:r>
            <w:r>
              <w:rPr>
                <w:noProof/>
                <w:webHidden/>
              </w:rPr>
              <w:fldChar w:fldCharType="end"/>
            </w:r>
          </w:hyperlink>
        </w:p>
        <w:p w14:paraId="19580AE6" w14:textId="2634811A"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5" w:history="1">
            <w:r w:rsidRPr="00C0714E">
              <w:rPr>
                <w:rStyle w:val="Hyperkobling"/>
                <w:noProof/>
              </w:rPr>
              <w:t>10.4</w:t>
            </w:r>
            <w:r>
              <w:rPr>
                <w:rFonts w:asciiTheme="minorHAnsi" w:eastAsiaTheme="minorEastAsia" w:hAnsiTheme="minorHAnsi" w:cstheme="minorBidi"/>
                <w:noProof/>
                <w:kern w:val="2"/>
                <w:lang w:eastAsia="nn-NO"/>
                <w14:ligatures w14:val="standardContextual"/>
              </w:rPr>
              <w:tab/>
            </w:r>
            <w:r w:rsidRPr="00C0714E">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_Toc192596785 \h </w:instrText>
            </w:r>
            <w:r>
              <w:rPr>
                <w:noProof/>
                <w:webHidden/>
              </w:rPr>
            </w:r>
            <w:r>
              <w:rPr>
                <w:noProof/>
                <w:webHidden/>
              </w:rPr>
              <w:fldChar w:fldCharType="separate"/>
            </w:r>
            <w:r>
              <w:rPr>
                <w:noProof/>
                <w:webHidden/>
              </w:rPr>
              <w:t>13</w:t>
            </w:r>
            <w:r>
              <w:rPr>
                <w:noProof/>
                <w:webHidden/>
              </w:rPr>
              <w:fldChar w:fldCharType="end"/>
            </w:r>
          </w:hyperlink>
        </w:p>
        <w:p w14:paraId="61A6E90D" w14:textId="4E42CFA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6" w:history="1">
            <w:r w:rsidRPr="00C0714E">
              <w:rPr>
                <w:rStyle w:val="Hyperkobling"/>
                <w:noProof/>
              </w:rPr>
              <w:t>10.5</w:t>
            </w:r>
            <w:r>
              <w:rPr>
                <w:rFonts w:asciiTheme="minorHAnsi" w:eastAsiaTheme="minorEastAsia" w:hAnsiTheme="minorHAnsi" w:cstheme="minorBidi"/>
                <w:noProof/>
                <w:kern w:val="2"/>
                <w:lang w:eastAsia="nn-NO"/>
                <w14:ligatures w14:val="standardContextual"/>
              </w:rPr>
              <w:tab/>
            </w:r>
            <w:r w:rsidRPr="00C0714E">
              <w:rPr>
                <w:rStyle w:val="Hyperkobling"/>
                <w:noProof/>
              </w:rPr>
              <w:t>Pliktig medlemskap i leverandørregister</w:t>
            </w:r>
            <w:r>
              <w:rPr>
                <w:noProof/>
                <w:webHidden/>
              </w:rPr>
              <w:tab/>
            </w:r>
            <w:r>
              <w:rPr>
                <w:noProof/>
                <w:webHidden/>
              </w:rPr>
              <w:fldChar w:fldCharType="begin"/>
            </w:r>
            <w:r>
              <w:rPr>
                <w:noProof/>
                <w:webHidden/>
              </w:rPr>
              <w:instrText xml:space="preserve"> PAGEREF _Toc192596786 \h </w:instrText>
            </w:r>
            <w:r>
              <w:rPr>
                <w:noProof/>
                <w:webHidden/>
              </w:rPr>
            </w:r>
            <w:r>
              <w:rPr>
                <w:noProof/>
                <w:webHidden/>
              </w:rPr>
              <w:fldChar w:fldCharType="separate"/>
            </w:r>
            <w:r>
              <w:rPr>
                <w:noProof/>
                <w:webHidden/>
              </w:rPr>
              <w:t>13</w:t>
            </w:r>
            <w:r>
              <w:rPr>
                <w:noProof/>
                <w:webHidden/>
              </w:rPr>
              <w:fldChar w:fldCharType="end"/>
            </w:r>
          </w:hyperlink>
        </w:p>
        <w:p w14:paraId="5B478D35" w14:textId="369407E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7" w:history="1">
            <w:r w:rsidRPr="00C0714E">
              <w:rPr>
                <w:rStyle w:val="Hyperkobling"/>
                <w:noProof/>
              </w:rPr>
              <w:t>10.6</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_Toc192596787 \h </w:instrText>
            </w:r>
            <w:r>
              <w:rPr>
                <w:noProof/>
                <w:webHidden/>
              </w:rPr>
            </w:r>
            <w:r>
              <w:rPr>
                <w:noProof/>
                <w:webHidden/>
              </w:rPr>
              <w:fldChar w:fldCharType="separate"/>
            </w:r>
            <w:r>
              <w:rPr>
                <w:noProof/>
                <w:webHidden/>
              </w:rPr>
              <w:t>13</w:t>
            </w:r>
            <w:r>
              <w:rPr>
                <w:noProof/>
                <w:webHidden/>
              </w:rPr>
              <w:fldChar w:fldCharType="end"/>
            </w:r>
          </w:hyperlink>
        </w:p>
        <w:p w14:paraId="63012343" w14:textId="277B856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konkurranselovgjevinga</w:t>
            </w:r>
            <w:r>
              <w:rPr>
                <w:noProof/>
                <w:webHidden/>
              </w:rPr>
              <w:tab/>
            </w:r>
            <w:r>
              <w:rPr>
                <w:noProof/>
                <w:webHidden/>
              </w:rPr>
              <w:fldChar w:fldCharType="begin"/>
            </w:r>
            <w:r>
              <w:rPr>
                <w:noProof/>
                <w:webHidden/>
              </w:rPr>
              <w:instrText xml:space="preserve"> PAGEREF _Toc192596788 \h </w:instrText>
            </w:r>
            <w:r>
              <w:rPr>
                <w:noProof/>
                <w:webHidden/>
              </w:rPr>
            </w:r>
            <w:r>
              <w:rPr>
                <w:noProof/>
                <w:webHidden/>
              </w:rPr>
              <w:fldChar w:fldCharType="separate"/>
            </w:r>
            <w:r>
              <w:rPr>
                <w:noProof/>
                <w:webHidden/>
              </w:rPr>
              <w:t>14</w:t>
            </w:r>
            <w:r>
              <w:rPr>
                <w:noProof/>
                <w:webHidden/>
              </w:rPr>
              <w:fldChar w:fldCharType="end"/>
            </w:r>
          </w:hyperlink>
        </w:p>
        <w:p w14:paraId="3DB2A897" w14:textId="42C543D3"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Etisk handel og samfunnsansvar</w:t>
            </w:r>
            <w:r>
              <w:rPr>
                <w:noProof/>
                <w:webHidden/>
              </w:rPr>
              <w:tab/>
            </w:r>
            <w:r>
              <w:rPr>
                <w:noProof/>
                <w:webHidden/>
              </w:rPr>
              <w:fldChar w:fldCharType="begin"/>
            </w:r>
            <w:r>
              <w:rPr>
                <w:noProof/>
                <w:webHidden/>
              </w:rPr>
              <w:instrText xml:space="preserve"> PAGEREF _Toc192596789 \h </w:instrText>
            </w:r>
            <w:r>
              <w:rPr>
                <w:noProof/>
                <w:webHidden/>
              </w:rPr>
            </w:r>
            <w:r>
              <w:rPr>
                <w:noProof/>
                <w:webHidden/>
              </w:rPr>
              <w:fldChar w:fldCharType="separate"/>
            </w:r>
            <w:r>
              <w:rPr>
                <w:noProof/>
                <w:webHidden/>
              </w:rPr>
              <w:t>14</w:t>
            </w:r>
            <w:r>
              <w:rPr>
                <w:noProof/>
                <w:webHidden/>
              </w:rPr>
              <w:fldChar w:fldCharType="end"/>
            </w:r>
          </w:hyperlink>
        </w:p>
        <w:p w14:paraId="09FA8E3D" w14:textId="7034E7D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0" w:history="1">
            <w:r w:rsidRPr="00C0714E">
              <w:rPr>
                <w:rStyle w:val="Hyperkobling"/>
                <w:noProof/>
              </w:rPr>
              <w:t>12.1</w:t>
            </w:r>
            <w:r>
              <w:rPr>
                <w:rFonts w:asciiTheme="minorHAnsi" w:eastAsiaTheme="minorEastAsia" w:hAnsiTheme="minorHAnsi" w:cstheme="minorBidi"/>
                <w:noProof/>
                <w:kern w:val="2"/>
                <w:lang w:eastAsia="nn-NO"/>
                <w14:ligatures w14:val="standardContextual"/>
              </w:rPr>
              <w:tab/>
            </w:r>
            <w:r w:rsidRPr="00C0714E">
              <w:rPr>
                <w:rStyle w:val="Hyperkobling"/>
                <w:noProof/>
              </w:rPr>
              <w:t>Oppfylling av menneskerettar</w:t>
            </w:r>
            <w:r>
              <w:rPr>
                <w:noProof/>
                <w:webHidden/>
              </w:rPr>
              <w:tab/>
            </w:r>
            <w:r>
              <w:rPr>
                <w:noProof/>
                <w:webHidden/>
              </w:rPr>
              <w:fldChar w:fldCharType="begin"/>
            </w:r>
            <w:r>
              <w:rPr>
                <w:noProof/>
                <w:webHidden/>
              </w:rPr>
              <w:instrText xml:space="preserve"> PAGEREF _Toc192596790 \h </w:instrText>
            </w:r>
            <w:r>
              <w:rPr>
                <w:noProof/>
                <w:webHidden/>
              </w:rPr>
            </w:r>
            <w:r>
              <w:rPr>
                <w:noProof/>
                <w:webHidden/>
              </w:rPr>
              <w:fldChar w:fldCharType="separate"/>
            </w:r>
            <w:r>
              <w:rPr>
                <w:noProof/>
                <w:webHidden/>
              </w:rPr>
              <w:t>14</w:t>
            </w:r>
            <w:r>
              <w:rPr>
                <w:noProof/>
                <w:webHidden/>
              </w:rPr>
              <w:fldChar w:fldCharType="end"/>
            </w:r>
          </w:hyperlink>
        </w:p>
        <w:p w14:paraId="6C2F646B" w14:textId="412C434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1" w:history="1">
            <w:r w:rsidRPr="00C0714E">
              <w:rPr>
                <w:rStyle w:val="Hyperkobling"/>
                <w:noProof/>
              </w:rPr>
              <w:t>12.2</w:t>
            </w:r>
            <w:r>
              <w:rPr>
                <w:rFonts w:asciiTheme="minorHAnsi" w:eastAsiaTheme="minorEastAsia" w:hAnsiTheme="minorHAnsi" w:cstheme="minorBidi"/>
                <w:noProof/>
                <w:kern w:val="2"/>
                <w:lang w:eastAsia="nn-NO"/>
                <w14:ligatures w14:val="standardContextual"/>
              </w:rPr>
              <w:tab/>
            </w:r>
            <w:r w:rsidRPr="00C0714E">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_Toc192596791 \h </w:instrText>
            </w:r>
            <w:r>
              <w:rPr>
                <w:noProof/>
                <w:webHidden/>
              </w:rPr>
            </w:r>
            <w:r>
              <w:rPr>
                <w:noProof/>
                <w:webHidden/>
              </w:rPr>
              <w:fldChar w:fldCharType="separate"/>
            </w:r>
            <w:r>
              <w:rPr>
                <w:noProof/>
                <w:webHidden/>
              </w:rPr>
              <w:t>15</w:t>
            </w:r>
            <w:r>
              <w:rPr>
                <w:noProof/>
                <w:webHidden/>
              </w:rPr>
              <w:fldChar w:fldCharType="end"/>
            </w:r>
          </w:hyperlink>
        </w:p>
        <w:p w14:paraId="712C47CB" w14:textId="616B705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2" w:history="1">
            <w:r w:rsidRPr="00C0714E">
              <w:rPr>
                <w:rStyle w:val="Hyperkobling"/>
                <w:noProof/>
              </w:rPr>
              <w:t>12.3</w:t>
            </w:r>
            <w:r>
              <w:rPr>
                <w:rFonts w:asciiTheme="minorHAnsi" w:eastAsiaTheme="minorEastAsia" w:hAnsiTheme="minorHAnsi" w:cstheme="minorBidi"/>
                <w:noProof/>
                <w:kern w:val="2"/>
                <w:lang w:eastAsia="nn-NO"/>
                <w14:ligatures w14:val="standardContextual"/>
              </w:rPr>
              <w:tab/>
            </w:r>
            <w:r w:rsidRPr="00C0714E">
              <w:rPr>
                <w:rStyle w:val="Hyperkobling"/>
                <w:noProof/>
              </w:rPr>
              <w:t>Forbod mot korrupsjon og anna økonomisk misferd</w:t>
            </w:r>
            <w:r>
              <w:rPr>
                <w:noProof/>
                <w:webHidden/>
              </w:rPr>
              <w:tab/>
            </w:r>
            <w:r>
              <w:rPr>
                <w:noProof/>
                <w:webHidden/>
              </w:rPr>
              <w:fldChar w:fldCharType="begin"/>
            </w:r>
            <w:r>
              <w:rPr>
                <w:noProof/>
                <w:webHidden/>
              </w:rPr>
              <w:instrText xml:space="preserve"> PAGEREF _Toc192596792 \h </w:instrText>
            </w:r>
            <w:r>
              <w:rPr>
                <w:noProof/>
                <w:webHidden/>
              </w:rPr>
            </w:r>
            <w:r>
              <w:rPr>
                <w:noProof/>
                <w:webHidden/>
              </w:rPr>
              <w:fldChar w:fldCharType="separate"/>
            </w:r>
            <w:r>
              <w:rPr>
                <w:noProof/>
                <w:webHidden/>
              </w:rPr>
              <w:t>15</w:t>
            </w:r>
            <w:r>
              <w:rPr>
                <w:noProof/>
                <w:webHidden/>
              </w:rPr>
              <w:fldChar w:fldCharType="end"/>
            </w:r>
          </w:hyperlink>
        </w:p>
        <w:p w14:paraId="4ACB1861" w14:textId="792A65C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3" w:history="1">
            <w:r w:rsidRPr="00C0714E">
              <w:rPr>
                <w:rStyle w:val="Hyperkobling"/>
                <w:noProof/>
              </w:rPr>
              <w:t>12.4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_Toc192596793 \h </w:instrText>
            </w:r>
            <w:r>
              <w:rPr>
                <w:noProof/>
                <w:webHidden/>
              </w:rPr>
            </w:r>
            <w:r>
              <w:rPr>
                <w:noProof/>
                <w:webHidden/>
              </w:rPr>
              <w:fldChar w:fldCharType="separate"/>
            </w:r>
            <w:r>
              <w:rPr>
                <w:noProof/>
                <w:webHidden/>
              </w:rPr>
              <w:t>16</w:t>
            </w:r>
            <w:r>
              <w:rPr>
                <w:noProof/>
                <w:webHidden/>
              </w:rPr>
              <w:fldChar w:fldCharType="end"/>
            </w:r>
          </w:hyperlink>
        </w:p>
        <w:p w14:paraId="6C730EC9" w14:textId="27EC8507"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4"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Varsling</w:t>
            </w:r>
            <w:r>
              <w:rPr>
                <w:noProof/>
                <w:webHidden/>
              </w:rPr>
              <w:tab/>
            </w:r>
            <w:r>
              <w:rPr>
                <w:noProof/>
                <w:webHidden/>
              </w:rPr>
              <w:fldChar w:fldCharType="begin"/>
            </w:r>
            <w:r>
              <w:rPr>
                <w:noProof/>
                <w:webHidden/>
              </w:rPr>
              <w:instrText xml:space="preserve"> PAGEREF _Toc192596794 \h </w:instrText>
            </w:r>
            <w:r>
              <w:rPr>
                <w:noProof/>
                <w:webHidden/>
              </w:rPr>
            </w:r>
            <w:r>
              <w:rPr>
                <w:noProof/>
                <w:webHidden/>
              </w:rPr>
              <w:fldChar w:fldCharType="separate"/>
            </w:r>
            <w:r>
              <w:rPr>
                <w:noProof/>
                <w:webHidden/>
              </w:rPr>
              <w:t>16</w:t>
            </w:r>
            <w:r>
              <w:rPr>
                <w:noProof/>
                <w:webHidden/>
              </w:rPr>
              <w:fldChar w:fldCharType="end"/>
            </w:r>
          </w:hyperlink>
        </w:p>
        <w:p w14:paraId="150B3526" w14:textId="47100A70"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5" w:history="1">
            <w:r w:rsidRPr="00C0714E">
              <w:rPr>
                <w:rStyle w:val="Hyperkobling"/>
                <w:noProof/>
              </w:rPr>
              <w:t>14</w:t>
            </w:r>
            <w:r>
              <w:rPr>
                <w:rFonts w:asciiTheme="minorHAnsi" w:eastAsiaTheme="minorEastAsia" w:hAnsiTheme="minorHAnsi" w:cstheme="minorBidi"/>
                <w:noProof/>
                <w:kern w:val="2"/>
                <w:lang w:eastAsia="nn-NO"/>
                <w14:ligatures w14:val="standardContextual"/>
              </w:rPr>
              <w:tab/>
            </w:r>
            <w:r w:rsidRPr="00C0714E">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_Toc192596795 \h </w:instrText>
            </w:r>
            <w:r>
              <w:rPr>
                <w:noProof/>
                <w:webHidden/>
              </w:rPr>
            </w:r>
            <w:r>
              <w:rPr>
                <w:noProof/>
                <w:webHidden/>
              </w:rPr>
              <w:fldChar w:fldCharType="separate"/>
            </w:r>
            <w:r>
              <w:rPr>
                <w:noProof/>
                <w:webHidden/>
              </w:rPr>
              <w:t>16</w:t>
            </w:r>
            <w:r>
              <w:rPr>
                <w:noProof/>
                <w:webHidden/>
              </w:rPr>
              <w:fldChar w:fldCharType="end"/>
            </w:r>
          </w:hyperlink>
        </w:p>
        <w:p w14:paraId="6A02BDA8" w14:textId="2BE6BEF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6" w:history="1">
            <w:r w:rsidRPr="00C0714E">
              <w:rPr>
                <w:rStyle w:val="Hyperkobling"/>
                <w:noProof/>
              </w:rPr>
              <w:t>15</w:t>
            </w:r>
            <w:r>
              <w:rPr>
                <w:rFonts w:asciiTheme="minorHAnsi" w:eastAsiaTheme="minorEastAsia" w:hAnsiTheme="minorHAnsi" w:cstheme="minorBidi"/>
                <w:noProof/>
                <w:kern w:val="2"/>
                <w:lang w:eastAsia="nn-NO"/>
                <w14:ligatures w14:val="standardContextual"/>
              </w:rPr>
              <w:tab/>
            </w:r>
            <w:r w:rsidRPr="00C0714E">
              <w:rPr>
                <w:rStyle w:val="Hyperkobling"/>
                <w:noProof/>
              </w:rPr>
              <w:t>Revisjon</w:t>
            </w:r>
            <w:r>
              <w:rPr>
                <w:noProof/>
                <w:webHidden/>
              </w:rPr>
              <w:tab/>
            </w:r>
            <w:r>
              <w:rPr>
                <w:noProof/>
                <w:webHidden/>
              </w:rPr>
              <w:fldChar w:fldCharType="begin"/>
            </w:r>
            <w:r>
              <w:rPr>
                <w:noProof/>
                <w:webHidden/>
              </w:rPr>
              <w:instrText xml:space="preserve"> PAGEREF _Toc192596796 \h </w:instrText>
            </w:r>
            <w:r>
              <w:rPr>
                <w:noProof/>
                <w:webHidden/>
              </w:rPr>
            </w:r>
            <w:r>
              <w:rPr>
                <w:noProof/>
                <w:webHidden/>
              </w:rPr>
              <w:fldChar w:fldCharType="separate"/>
            </w:r>
            <w:r>
              <w:rPr>
                <w:noProof/>
                <w:webHidden/>
              </w:rPr>
              <w:t>17</w:t>
            </w:r>
            <w:r>
              <w:rPr>
                <w:noProof/>
                <w:webHidden/>
              </w:rPr>
              <w:fldChar w:fldCharType="end"/>
            </w:r>
          </w:hyperlink>
        </w:p>
        <w:p w14:paraId="0632C17B" w14:textId="54DD3882"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7" w:history="1">
            <w:r w:rsidRPr="00C0714E">
              <w:rPr>
                <w:rStyle w:val="Hyperkobling"/>
                <w:noProof/>
              </w:rPr>
              <w:t>16</w:t>
            </w:r>
            <w:r>
              <w:rPr>
                <w:rFonts w:asciiTheme="minorHAnsi" w:eastAsiaTheme="minorEastAsia" w:hAnsiTheme="minorHAnsi" w:cstheme="minorBidi"/>
                <w:noProof/>
                <w:kern w:val="2"/>
                <w:lang w:eastAsia="nn-NO"/>
                <w14:ligatures w14:val="standardContextual"/>
              </w:rPr>
              <w:tab/>
            </w:r>
            <w:r w:rsidRPr="00C0714E">
              <w:rPr>
                <w:rStyle w:val="Hyperkobling"/>
                <w:noProof/>
              </w:rPr>
              <w:t>Vidare seriøsitetsføresegner</w:t>
            </w:r>
            <w:r>
              <w:rPr>
                <w:noProof/>
                <w:webHidden/>
              </w:rPr>
              <w:tab/>
            </w:r>
            <w:r>
              <w:rPr>
                <w:noProof/>
                <w:webHidden/>
              </w:rPr>
              <w:fldChar w:fldCharType="begin"/>
            </w:r>
            <w:r>
              <w:rPr>
                <w:noProof/>
                <w:webHidden/>
              </w:rPr>
              <w:instrText xml:space="preserve"> PAGEREF _Toc192596797 \h </w:instrText>
            </w:r>
            <w:r>
              <w:rPr>
                <w:noProof/>
                <w:webHidden/>
              </w:rPr>
            </w:r>
            <w:r>
              <w:rPr>
                <w:noProof/>
                <w:webHidden/>
              </w:rPr>
              <w:fldChar w:fldCharType="separate"/>
            </w:r>
            <w:r>
              <w:rPr>
                <w:noProof/>
                <w:webHidden/>
              </w:rPr>
              <w:t>17</w:t>
            </w:r>
            <w:r>
              <w:rPr>
                <w:noProof/>
                <w:webHidden/>
              </w:rPr>
              <w:fldChar w:fldCharType="end"/>
            </w:r>
          </w:hyperlink>
        </w:p>
        <w:p w14:paraId="6435514A" w14:textId="79BEE3CB"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8" w:history="1">
            <w:r w:rsidRPr="00C0714E">
              <w:rPr>
                <w:rStyle w:val="Hyperkobling"/>
                <w:noProof/>
              </w:rPr>
              <w:t>17</w:t>
            </w:r>
            <w:r>
              <w:rPr>
                <w:rFonts w:asciiTheme="minorHAnsi" w:eastAsiaTheme="minorEastAsia" w:hAnsiTheme="minorHAnsi" w:cstheme="minorBidi"/>
                <w:noProof/>
                <w:kern w:val="2"/>
                <w:lang w:eastAsia="nn-NO"/>
                <w14:ligatures w14:val="standardContextual"/>
              </w:rPr>
              <w:tab/>
            </w:r>
            <w:r w:rsidRPr="00C0714E">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_Toc192596798 \h </w:instrText>
            </w:r>
            <w:r>
              <w:rPr>
                <w:noProof/>
                <w:webHidden/>
              </w:rPr>
            </w:r>
            <w:r>
              <w:rPr>
                <w:noProof/>
                <w:webHidden/>
              </w:rPr>
              <w:fldChar w:fldCharType="separate"/>
            </w:r>
            <w:r>
              <w:rPr>
                <w:noProof/>
                <w:webHidden/>
              </w:rPr>
              <w:t>17</w:t>
            </w:r>
            <w:r>
              <w:rPr>
                <w:noProof/>
                <w:webHidden/>
              </w:rPr>
              <w:fldChar w:fldCharType="end"/>
            </w:r>
          </w:hyperlink>
        </w:p>
        <w:p w14:paraId="6C7C7A44" w14:textId="6A9C092A"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9" w:history="1">
            <w:r w:rsidRPr="00C0714E">
              <w:rPr>
                <w:rStyle w:val="Hyperkobling"/>
                <w:noProof/>
              </w:rPr>
              <w:t>18</w:t>
            </w:r>
            <w:r>
              <w:rPr>
                <w:rFonts w:asciiTheme="minorHAnsi" w:eastAsiaTheme="minorEastAsia" w:hAnsiTheme="minorHAnsi" w:cstheme="minorBidi"/>
                <w:noProof/>
                <w:kern w:val="2"/>
                <w:lang w:eastAsia="nn-NO"/>
                <w14:ligatures w14:val="standardContextual"/>
              </w:rPr>
              <w:tab/>
            </w:r>
            <w:r w:rsidRPr="00C0714E">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_Toc192596799 \h </w:instrText>
            </w:r>
            <w:r>
              <w:rPr>
                <w:noProof/>
                <w:webHidden/>
              </w:rPr>
            </w:r>
            <w:r>
              <w:rPr>
                <w:noProof/>
                <w:webHidden/>
              </w:rPr>
              <w:fldChar w:fldCharType="separate"/>
            </w:r>
            <w:r>
              <w:rPr>
                <w:noProof/>
                <w:webHidden/>
              </w:rPr>
              <w:t>18</w:t>
            </w:r>
            <w:r>
              <w:rPr>
                <w:noProof/>
                <w:webHidden/>
              </w:rPr>
              <w:fldChar w:fldCharType="end"/>
            </w:r>
          </w:hyperlink>
        </w:p>
        <w:p w14:paraId="2B2D877C" w14:textId="7E6B829A"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01490FFE" w:rsidR="00CE2224" w:rsidRDefault="00C0176E" w:rsidP="009B0428">
      <w:pPr>
        <w:pStyle w:val="Overskrift1"/>
      </w:pPr>
      <w:bookmarkStart w:id="0" w:name="_Toc192596757"/>
      <w:r>
        <w:lastRenderedPageBreak/>
        <w:t>Sikkerheit, helse og miljø</w:t>
      </w:r>
      <w:bookmarkEnd w:id="0"/>
    </w:p>
    <w:p w14:paraId="095A80E4" w14:textId="61F04DA9" w:rsidR="00CE2224" w:rsidRPr="00966DE7" w:rsidRDefault="00C0176E" w:rsidP="009906CE">
      <w:pPr>
        <w:pStyle w:val="Overskrift2"/>
      </w:pPr>
      <w:bookmarkStart w:id="1" w:name="_Toc192596758"/>
      <w:r>
        <w:t>HMS-kort</w:t>
      </w:r>
      <w:bookmarkEnd w:id="1"/>
    </w:p>
    <w:p w14:paraId="6F04870F" w14:textId="77777777" w:rsidR="00FB6620" w:rsidRDefault="00FB6620" w:rsidP="00FF6A52">
      <w:r w:rsidRPr="000659D5">
        <w:rPr>
          <w:lang w:val="nb-NO"/>
        </w:rPr>
        <w:t xml:space="preserve">Alle som utfører arbeid på </w:t>
      </w:r>
      <w:proofErr w:type="spellStart"/>
      <w:r w:rsidRPr="000659D5">
        <w:rPr>
          <w:lang w:val="nb-NO"/>
        </w:rPr>
        <w:t>byggje</w:t>
      </w:r>
      <w:proofErr w:type="spellEnd"/>
      <w:r w:rsidRPr="000659D5">
        <w:rPr>
          <w:lang w:val="nb-NO"/>
        </w:rPr>
        <w:t xml:space="preserve">- eller anleggsplassen under denne kontrakten, skal </w:t>
      </w:r>
      <w:proofErr w:type="spellStart"/>
      <w:r w:rsidRPr="000659D5">
        <w:rPr>
          <w:lang w:val="nb-NO"/>
        </w:rPr>
        <w:t>bere</w:t>
      </w:r>
      <w:proofErr w:type="spellEnd"/>
      <w:r w:rsidRPr="000659D5">
        <w:rPr>
          <w:lang w:val="nb-NO"/>
        </w:rPr>
        <w:t xml:space="preserve"> lett </w:t>
      </w:r>
      <w:proofErr w:type="spellStart"/>
      <w:r w:rsidRPr="000659D5">
        <w:rPr>
          <w:lang w:val="nb-NO"/>
        </w:rPr>
        <w:t>synleg</w:t>
      </w:r>
      <w:proofErr w:type="spellEnd"/>
      <w:r w:rsidRPr="000659D5">
        <w:rPr>
          <w:lang w:val="nb-NO"/>
        </w:rPr>
        <w:t xml:space="preserve"> </w:t>
      </w:r>
      <w:proofErr w:type="spellStart"/>
      <w:r w:rsidRPr="000659D5">
        <w:rPr>
          <w:lang w:val="nb-NO"/>
        </w:rPr>
        <w:t>eit</w:t>
      </w:r>
      <w:proofErr w:type="spellEnd"/>
      <w:r w:rsidRPr="000659D5">
        <w:rPr>
          <w:lang w:val="nb-NO"/>
        </w:rPr>
        <w:t xml:space="preserve"> gyldig HMS-kort som er utferda av Arbeidstilsynet, jf. </w:t>
      </w:r>
      <w:r w:rsidRPr="00FB6620">
        <w:t xml:space="preserve">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w:t>
      </w:r>
      <w:proofErr w:type="spellStart"/>
      <w:r w:rsidRPr="00FB6620">
        <w:t>QRkode</w:t>
      </w:r>
      <w:proofErr w:type="spellEnd"/>
      <w:r w:rsidRPr="00FB6620">
        <w:t xml:space="preserv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192596759"/>
      <w:r>
        <w:t>Krav til føring av mannskapslister og innsyn i oversiktslister</w:t>
      </w:r>
      <w:bookmarkEnd w:id="2"/>
    </w:p>
    <w:p w14:paraId="26B849CD" w14:textId="722998B5" w:rsidR="000A2936" w:rsidRDefault="00332674" w:rsidP="00FF6A52">
      <w:r w:rsidRPr="0027123F">
        <w:t xml:space="preserve">Leverandøren skal føre elektroniske lister over alle som utfører arbeid på byggjeplassen. </w:t>
      </w:r>
      <w:r w:rsidR="009526CC" w:rsidRPr="0027123F">
        <w:t xml:space="preserve"> Dette</w:t>
      </w:r>
      <w:r w:rsidR="009526CC" w:rsidRPr="009526CC">
        <w:t xml:space="preserv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192596760"/>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lastRenderedPageBreak/>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192596761"/>
      <w:r>
        <w:t>Internkontroll</w:t>
      </w:r>
      <w:bookmarkEnd w:id="5"/>
    </w:p>
    <w:p w14:paraId="64C142E0" w14:textId="389225E6" w:rsidR="00612B25" w:rsidRDefault="00BF7D18" w:rsidP="00BF7D18">
      <w:pPr>
        <w:pStyle w:val="Overskrift2"/>
      </w:pPr>
      <w:bookmarkStart w:id="6" w:name="_Toc192596762"/>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w:t>
      </w:r>
      <w:proofErr w:type="spellStart"/>
      <w:r w:rsidRPr="00BF7D18">
        <w:t>SHAplanen</w:t>
      </w:r>
      <w:proofErr w:type="spellEnd"/>
      <w:r w:rsidRPr="00BF7D18">
        <w:t xml:space="preserve">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192596763"/>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Pr="00273FD5" w:rsidRDefault="003E01E2" w:rsidP="003E01E2">
      <w:pPr>
        <w:pStyle w:val="Overskrift2"/>
      </w:pPr>
      <w:bookmarkStart w:id="8" w:name="_Toc192596764"/>
      <w:r w:rsidRPr="00273FD5">
        <w:t>Brakke</w:t>
      </w:r>
      <w:r w:rsidR="008D202A" w:rsidRPr="00273FD5">
        <w:t xml:space="preserve">, garderobe og </w:t>
      </w:r>
      <w:proofErr w:type="spellStart"/>
      <w:r w:rsidR="008D202A" w:rsidRPr="00273FD5">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192596765"/>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192596766"/>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sveinebrev eller dokumentert fagopplæring etter nasjonal fagopplæringslovgjeving eller likeverdig utanlandsk fagutdanning. Det skal vere fagarbeidarar i alle dei </w:t>
      </w:r>
      <w:r w:rsidRPr="00001306">
        <w:lastRenderedPageBreak/>
        <w:t>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08B07763" w14:textId="265D7EFC" w:rsidR="00156A93" w:rsidRDefault="00156A93" w:rsidP="00087094">
      <w:r w:rsidRPr="00273FD5">
        <w:t xml:space="preserve">Leverandøren skal </w:t>
      </w:r>
      <w:r w:rsidR="00E40AC5" w:rsidRPr="00273FD5">
        <w:t xml:space="preserve">på oppmoding frå oppdragsgjevar leggje </w:t>
      </w:r>
      <w:r w:rsidRPr="00273FD5">
        <w:t xml:space="preserve">fram </w:t>
      </w:r>
      <w:r w:rsidR="00C967C4" w:rsidRPr="00273FD5">
        <w:t>rapportar</w:t>
      </w:r>
      <w:r w:rsidR="00E40AC5" w:rsidRPr="00273FD5">
        <w:t>/timelister</w:t>
      </w:r>
      <w:r w:rsidR="00C967C4" w:rsidRPr="00273FD5">
        <w:t xml:space="preserve"> som viser oppfyllingsgraden</w:t>
      </w:r>
      <w:r w:rsidRPr="00273FD5">
        <w:t>.</w:t>
      </w:r>
    </w:p>
    <w:p w14:paraId="4ECAAEEB" w14:textId="77777777" w:rsidR="00156A93" w:rsidRDefault="00156A93" w:rsidP="00087094"/>
    <w:p w14:paraId="773CA5FA" w14:textId="3EA0CDC8" w:rsidR="00DF3A6B" w:rsidRPr="00966DE7" w:rsidRDefault="00156A93" w:rsidP="009906CE">
      <w:pPr>
        <w:pStyle w:val="Overskrift2"/>
      </w:pPr>
      <w:bookmarkStart w:id="11" w:name="_Toc192596767"/>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192596768"/>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39E4EF43" w:rsidR="000C071D" w:rsidRDefault="000F0A76" w:rsidP="000F0A76">
      <w:r w:rsidRPr="00E37738">
        <w:t xml:space="preserve">Leverandøren </w:t>
      </w:r>
      <w:r w:rsidRPr="000D0D2D">
        <w:t xml:space="preserve">skal </w:t>
      </w:r>
      <w:r w:rsidR="00E37738" w:rsidRPr="000D0D2D">
        <w:t>på oppmoding</w:t>
      </w:r>
      <w:r w:rsidRPr="000D0D2D">
        <w:t xml:space="preserve">, gjere greie for korleis kravet vil bli oppfylt, og </w:t>
      </w:r>
      <w:r w:rsidR="00E37738" w:rsidRPr="000D0D2D">
        <w:t>på førespurnad</w:t>
      </w:r>
      <w:r w:rsidRPr="000D0D2D">
        <w:t xml:space="preserve"> sende over rapportar</w:t>
      </w:r>
      <w:r w:rsidRPr="000F0A76">
        <w:t xml:space="preserve"> som viser oppfyllingsgraden i kontraktperioden. Dersom leverandøren meiner at delar av arbeida ikkje er eigna for utføring av lærlingar, basert på typen arbeid og helse, miljø og sikkerheit, skal dette gå fram av utgreiinga, og leverandøren må søkje oppdragsgjevaren om å få redusert omfanget av kravet med grunnlag i dette. Dersom det etter inngåing av kontrakt oppstår særlege forhold som ligg vesentleg utanfor det ein kunne forvente ved gjennomføring </w:t>
      </w:r>
      <w:r w:rsidRPr="000F0A76">
        <w:lastRenderedPageBreak/>
        <w:t xml:space="preserve">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29EF6E1F" w14:textId="77777777" w:rsidR="000849DC" w:rsidRDefault="000849DC" w:rsidP="000F0A76"/>
    <w:p w14:paraId="4B2EA6FD" w14:textId="4459A67E" w:rsidR="000849DC" w:rsidRDefault="000849DC" w:rsidP="000849DC">
      <w:pPr>
        <w:pStyle w:val="Overskrift2"/>
      </w:pPr>
      <w:bookmarkStart w:id="13" w:name="_Toc192596769"/>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192596770"/>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610C3C7F"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C3CDC44" w:rsidR="008D4C80" w:rsidRDefault="008D4C80" w:rsidP="008D4C80">
      <w:r w:rsidRPr="008D4C80">
        <w:t xml:space="preserve">Leverandøren </w:t>
      </w:r>
      <w:r w:rsidR="00250933" w:rsidRPr="000D0D2D">
        <w:t xml:space="preserve">på </w:t>
      </w:r>
      <w:r w:rsidR="007A717F" w:rsidRPr="000D0D2D">
        <w:t>førespurnad</w:t>
      </w:r>
      <w:r w:rsidRPr="000D0D2D">
        <w:t>,</w:t>
      </w:r>
      <w:r w:rsidRPr="008D4C80">
        <w:t xml:space="preserve"> gjere greie for korleis kravet vil bli oppfylt</w:t>
      </w:r>
      <w:r w:rsidR="000D0D2D">
        <w:t xml:space="preserve">. </w:t>
      </w:r>
      <w:r w:rsidRPr="008D4C80">
        <w:t>Timelister skal leggjast fram på førespurnad.</w:t>
      </w:r>
    </w:p>
    <w:p w14:paraId="38A2D7B7" w14:textId="77777777" w:rsidR="008D4C80" w:rsidRDefault="008D4C80" w:rsidP="008D4C80"/>
    <w:p w14:paraId="0A6CD2B8" w14:textId="1578417F" w:rsidR="008D4C80" w:rsidRDefault="008D4C80" w:rsidP="008D4C80">
      <w:pPr>
        <w:pStyle w:val="Overskrift2"/>
      </w:pPr>
      <w:bookmarkStart w:id="15" w:name="_Toc192596771"/>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192596772"/>
      <w:r>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404C5718" w14:textId="01ED73B7" w:rsidR="00B008A0" w:rsidRDefault="00B008A0" w:rsidP="00B008A0">
      <w:pPr>
        <w:pStyle w:val="Overskrift1"/>
      </w:pPr>
      <w:bookmarkStart w:id="17" w:name="_Toc192596773"/>
      <w:r>
        <w:t>Bruk an underleverandørar, inkludert innleigd arbeidskraft</w:t>
      </w:r>
      <w:bookmarkEnd w:id="17"/>
    </w:p>
    <w:p w14:paraId="60C14E73" w14:textId="77777777" w:rsidR="00A04C6B" w:rsidRDefault="00A04C6B" w:rsidP="00A04C6B">
      <w:pPr>
        <w:pStyle w:val="Overskrift2"/>
      </w:pPr>
      <w:bookmarkStart w:id="18" w:name="_Toc192769732"/>
      <w:r>
        <w:t>Generelt</w:t>
      </w:r>
      <w:bookmarkEnd w:id="18"/>
    </w:p>
    <w:p w14:paraId="1CA57092" w14:textId="69B991D7" w:rsidR="007C36ED" w:rsidRDefault="00255E07" w:rsidP="007C36ED">
      <w:r>
        <w:t>Leverandøren</w:t>
      </w:r>
      <w:r w:rsidR="007C36ED" w:rsidRPr="007C36ED">
        <w:t xml:space="preserve">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D3B6515" w14:textId="77777777" w:rsidR="005E6DEE" w:rsidRDefault="005E6DEE" w:rsidP="007C36ED"/>
    <w:p w14:paraId="3D015B21" w14:textId="77777777" w:rsidR="0040129E" w:rsidRDefault="0040129E" w:rsidP="0040129E">
      <w:pPr>
        <w:pStyle w:val="Overskrift2"/>
      </w:pPr>
      <w:bookmarkStart w:id="19" w:name="_Toc192769733"/>
      <w:r w:rsidRPr="00BC3CDC">
        <w:t>Formidlingsansvar av seriøsitetsføresegner til underleverandørar</w:t>
      </w:r>
      <w:bookmarkEnd w:id="19"/>
    </w:p>
    <w:p w14:paraId="72EB5797" w14:textId="47F5B46E" w:rsidR="005E6DEE" w:rsidRDefault="0040129E" w:rsidP="007C36ED">
      <w:r w:rsidRPr="00F65DEA">
        <w:t>Leverandøren pliktar å sørgje for at føresegnene i dette dokumentet blir førte vidare mot alle underleverandørar som utfører arbeid under denne kontrakten.</w:t>
      </w:r>
    </w:p>
    <w:p w14:paraId="116247D2" w14:textId="77777777" w:rsidR="001A5FF3" w:rsidRDefault="001A5FF3" w:rsidP="007C36ED"/>
    <w:p w14:paraId="34832204" w14:textId="4A475AA8" w:rsidR="001A5FF3" w:rsidRDefault="001A5FF3" w:rsidP="001A5FF3">
      <w:pPr>
        <w:pStyle w:val="Overskrift2"/>
      </w:pPr>
      <w:bookmarkStart w:id="20" w:name="_Toc192596774"/>
      <w:r>
        <w:t>Sanksjonar</w:t>
      </w:r>
      <w:bookmarkEnd w:id="20"/>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21" w:name="_Toc192596775"/>
      <w:r>
        <w:t>Krav til løns- og arbeidsvilkår</w:t>
      </w:r>
      <w:bookmarkEnd w:id="21"/>
    </w:p>
    <w:p w14:paraId="76C5D22C" w14:textId="0ADC872B" w:rsidR="007F7D73" w:rsidRDefault="007F7D73" w:rsidP="007F7D73">
      <w:pPr>
        <w:pStyle w:val="Overskrift2"/>
      </w:pPr>
      <w:bookmarkStart w:id="22" w:name="_Toc192596776"/>
      <w:r>
        <w:t>Forpliktingane til leverandøren</w:t>
      </w:r>
      <w:bookmarkEnd w:id="22"/>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3" w:name="_Toc192596777"/>
      <w:r>
        <w:t>Sanksjonar</w:t>
      </w:r>
      <w:bookmarkEnd w:id="23"/>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4" w:name="_Toc192596778"/>
      <w:r>
        <w:t>Krav til dokumentert yrkesskadeforsikring</w:t>
      </w:r>
      <w:bookmarkEnd w:id="24"/>
    </w:p>
    <w:p w14:paraId="3B7CDC76" w14:textId="320E9AF7" w:rsidR="00A960D5" w:rsidRDefault="00A960D5" w:rsidP="00A960D5">
      <w:pPr>
        <w:pStyle w:val="Overskrift2"/>
      </w:pPr>
      <w:bookmarkStart w:id="25" w:name="_Toc192596779"/>
      <w:r>
        <w:t>Krav til leverandøren</w:t>
      </w:r>
      <w:bookmarkEnd w:id="25"/>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6" w:name="_Toc192596780"/>
      <w:r>
        <w:t>Sanksjonar</w:t>
      </w:r>
      <w:bookmarkEnd w:id="26"/>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7" w:name="_Toc192596781"/>
      <w:r>
        <w:t>Skatt og bank</w:t>
      </w:r>
      <w:bookmarkEnd w:id="27"/>
    </w:p>
    <w:p w14:paraId="4A920BFE" w14:textId="4FB207CA" w:rsidR="00635829" w:rsidRDefault="00635829" w:rsidP="00635829">
      <w:pPr>
        <w:pStyle w:val="Overskrift2"/>
      </w:pPr>
      <w:bookmarkStart w:id="28" w:name="_Toc192596782"/>
      <w:r>
        <w:t>Brot på skatte- og avgiftsforpliktingar</w:t>
      </w:r>
      <w:bookmarkEnd w:id="28"/>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9" w:name="_Toc192596783"/>
      <w:r>
        <w:t>Krava i skatteforvaltningslova</w:t>
      </w:r>
      <w:bookmarkEnd w:id="29"/>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30" w:name="_Toc192596784"/>
      <w:r>
        <w:t>Innrapportering av utanlandske arbeidstakarar</w:t>
      </w:r>
      <w:bookmarkEnd w:id="30"/>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1AA6027A" w:rsidR="00F04C8D" w:rsidRDefault="00F04C8D" w:rsidP="00F04C8D">
      <w:pPr>
        <w:pStyle w:val="Overskrift2"/>
      </w:pPr>
      <w:bookmarkStart w:id="31" w:name="_Toc192596785"/>
      <w:r>
        <w:t>Krav om betaling til bank og forbod mot konta</w:t>
      </w:r>
      <w:r w:rsidR="008F2E89">
        <w:t>n</w:t>
      </w:r>
      <w:r>
        <w:t>t betaling</w:t>
      </w:r>
      <w:bookmarkEnd w:id="31"/>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2" w:name="_Toc192596787"/>
      <w:r>
        <w:lastRenderedPageBreak/>
        <w:t>Sanksjonar</w:t>
      </w:r>
      <w:bookmarkEnd w:id="32"/>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3" w:name="_Toc192596788"/>
      <w:r>
        <w:t>Brot på konkurranselovgjevinga</w:t>
      </w:r>
      <w:bookmarkEnd w:id="33"/>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4" w:name="_Toc192596789"/>
      <w:r>
        <w:t>Etisk handel og samfunnsansvar</w:t>
      </w:r>
      <w:bookmarkEnd w:id="34"/>
    </w:p>
    <w:p w14:paraId="6A4AD17F" w14:textId="5029FBE8" w:rsidR="00D52E49" w:rsidRDefault="00D52E49" w:rsidP="00D52E49">
      <w:pPr>
        <w:pStyle w:val="Overskrift2"/>
      </w:pPr>
      <w:bookmarkStart w:id="35" w:name="_Toc192596790"/>
      <w:r>
        <w:t>Oppfylling av menneskerettar</w:t>
      </w:r>
      <w:bookmarkEnd w:id="35"/>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6" w:name="_Toc192596791"/>
      <w:r>
        <w:t>Openheit om leverandørkjeder, kunnskapsplikt og aktsemdsvurderingar</w:t>
      </w:r>
      <w:bookmarkEnd w:id="36"/>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7" w:name="_Toc192596792"/>
      <w:r>
        <w:t>Forbod mot korrupsjon og anna økonomisk misferd</w:t>
      </w:r>
      <w:bookmarkEnd w:id="37"/>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8" w:name="_Toc192596793"/>
      <w:r>
        <w:t>Sanksjonar</w:t>
      </w:r>
      <w:bookmarkEnd w:id="38"/>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9" w:name="_Toc192596794"/>
      <w:r>
        <w:t>Varsling</w:t>
      </w:r>
      <w:bookmarkEnd w:id="39"/>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40" w:name="_Toc192596795"/>
      <w:r>
        <w:t>Tilgang til og overføring av data frå leverandøren</w:t>
      </w:r>
      <w:bookmarkEnd w:id="40"/>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41" w:name="_Toc192596796"/>
      <w:r>
        <w:t>Revisjon</w:t>
      </w:r>
      <w:bookmarkEnd w:id="41"/>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2" w:name="_Toc192596797"/>
      <w:r>
        <w:t>Vidare seriøsitetsføresegner</w:t>
      </w:r>
      <w:bookmarkEnd w:id="42"/>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3" w:name="_Toc192596798"/>
      <w:r>
        <w:t>Misleghald av kontraktforpliktingar – konsekvensar for seinare konkurransar</w:t>
      </w:r>
      <w:bookmarkEnd w:id="43"/>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4" w:name="_Toc192596799"/>
      <w:r>
        <w:t>Verknad dersom leverandøren bryt seriøsitetskrava</w:t>
      </w:r>
      <w:bookmarkEnd w:id="44"/>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E429" w14:textId="77777777" w:rsidR="00AC1E87" w:rsidRDefault="00AC1E87" w:rsidP="00FF6A52">
      <w:r>
        <w:separator/>
      </w:r>
    </w:p>
  </w:endnote>
  <w:endnote w:type="continuationSeparator" w:id="0">
    <w:p w14:paraId="6F413A76" w14:textId="77777777" w:rsidR="00AC1E87" w:rsidRDefault="00AC1E87" w:rsidP="00FF6A52">
      <w:r>
        <w:continuationSeparator/>
      </w:r>
    </w:p>
  </w:endnote>
  <w:endnote w:type="continuationNotice" w:id="1">
    <w:p w14:paraId="477A6C6D" w14:textId="77777777" w:rsidR="00AC1E87" w:rsidRDefault="00AC1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altName w:val="Arial"/>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EBE1" w14:textId="77777777" w:rsidR="00AC1E87" w:rsidRDefault="00AC1E87" w:rsidP="00FF6A52">
      <w:r>
        <w:separator/>
      </w:r>
    </w:p>
  </w:footnote>
  <w:footnote w:type="continuationSeparator" w:id="0">
    <w:p w14:paraId="7782464F" w14:textId="77777777" w:rsidR="00AC1E87" w:rsidRDefault="00AC1E87" w:rsidP="00FF6A52">
      <w:r>
        <w:continuationSeparator/>
      </w:r>
    </w:p>
  </w:footnote>
  <w:footnote w:type="continuationNotice" w:id="1">
    <w:p w14:paraId="5EF32F0B" w14:textId="77777777" w:rsidR="00AC1E87" w:rsidRDefault="00AC1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1874F415" w:rsidR="007859DC" w:rsidRPr="00F06B2E" w:rsidRDefault="00DA30C5" w:rsidP="003E2BA7">
    <w:pPr>
      <w:pStyle w:val="Topptekst"/>
      <w:jc w:val="right"/>
      <w:rPr>
        <w:sz w:val="20"/>
        <w:szCs w:val="20"/>
      </w:rPr>
    </w:pPr>
    <w:r w:rsidRPr="00CF6F1F">
      <w:rPr>
        <w:sz w:val="20"/>
        <w:szCs w:val="20"/>
      </w:rPr>
      <w:t>Seriøsitetskrav</w:t>
    </w:r>
    <w:r w:rsidR="003E2BA7" w:rsidRPr="00CF6F1F">
      <w:rPr>
        <w:b/>
        <w:sz w:val="20"/>
        <w:szCs w:val="20"/>
      </w:rPr>
      <w:t xml:space="preserve"> </w:t>
    </w:r>
    <w:r w:rsidR="006A6D66" w:rsidRPr="00CF6F1F">
      <w:rPr>
        <w:bCs/>
        <w:sz w:val="20"/>
        <w:szCs w:val="20"/>
      </w:rPr>
      <w:t xml:space="preserve">og etiske </w:t>
    </w:r>
    <w:r w:rsidR="006A6D66" w:rsidRPr="00A42D34">
      <w:rPr>
        <w:bCs/>
        <w:sz w:val="20"/>
        <w:szCs w:val="20"/>
      </w:rPr>
      <w:t xml:space="preserve">føresegner </w:t>
    </w:r>
    <w:r w:rsidR="003E2BA7" w:rsidRPr="00A42D34">
      <w:rPr>
        <w:b/>
        <w:sz w:val="20"/>
        <w:szCs w:val="20"/>
      </w:rPr>
      <w:t>|</w:t>
    </w:r>
    <w:r w:rsidR="003E2BA7" w:rsidRPr="00A42D34">
      <w:rPr>
        <w:sz w:val="20"/>
        <w:szCs w:val="20"/>
      </w:rPr>
      <w:t xml:space="preserve"> 20</w:t>
    </w:r>
    <w:r w:rsidR="00A42D34" w:rsidRPr="00A42D34">
      <w:rPr>
        <w:sz w:val="20"/>
        <w:szCs w:val="20"/>
      </w:rPr>
      <w:t>26</w:t>
    </w:r>
    <w:r w:rsidR="003E2BA7" w:rsidRPr="00A42D34">
      <w:rPr>
        <w:sz w:val="20"/>
        <w:szCs w:val="20"/>
      </w:rPr>
      <w:t>/</w:t>
    </w:r>
    <w:r w:rsidR="00C515F4">
      <w:rPr>
        <w:sz w:val="20"/>
        <w:szCs w:val="20"/>
      </w:rPr>
      <w:t>3859</w:t>
    </w:r>
    <w:r w:rsidR="003E2BA7" w:rsidRPr="00A42D34">
      <w:rPr>
        <w:sz w:val="20"/>
        <w:szCs w:val="20"/>
      </w:rPr>
      <w:t xml:space="preserve"> </w:t>
    </w:r>
    <w:r w:rsidR="003E2BA7" w:rsidRPr="00A42D34">
      <w:rPr>
        <w:b/>
        <w:sz w:val="20"/>
        <w:szCs w:val="20"/>
      </w:rPr>
      <w:t xml:space="preserve">| </w:t>
    </w:r>
    <w:r w:rsidR="00CF4F9E" w:rsidRPr="00A42D34">
      <w:rPr>
        <w:sz w:val="20"/>
        <w:szCs w:val="20"/>
      </w:rPr>
      <w:fldChar w:fldCharType="begin"/>
    </w:r>
    <w:r w:rsidR="00CF4F9E" w:rsidRPr="00A42D34">
      <w:rPr>
        <w:sz w:val="20"/>
        <w:szCs w:val="20"/>
      </w:rPr>
      <w:instrText>PAGE   \* MERGEFORMAT</w:instrText>
    </w:r>
    <w:r w:rsidR="00CF4F9E" w:rsidRPr="00A42D34">
      <w:rPr>
        <w:sz w:val="20"/>
        <w:szCs w:val="20"/>
      </w:rPr>
      <w:fldChar w:fldCharType="separate"/>
    </w:r>
    <w:r w:rsidR="00CF4F9E" w:rsidRPr="00A42D34">
      <w:rPr>
        <w:sz w:val="20"/>
        <w:szCs w:val="20"/>
      </w:rPr>
      <w:t>1</w:t>
    </w:r>
    <w:r w:rsidR="00CF4F9E" w:rsidRPr="00A42D34">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42ACF"/>
    <w:rsid w:val="00055CB6"/>
    <w:rsid w:val="00057540"/>
    <w:rsid w:val="000659D5"/>
    <w:rsid w:val="00065C57"/>
    <w:rsid w:val="00076A08"/>
    <w:rsid w:val="000849DC"/>
    <w:rsid w:val="00087094"/>
    <w:rsid w:val="00090212"/>
    <w:rsid w:val="00090DFD"/>
    <w:rsid w:val="000A2936"/>
    <w:rsid w:val="000C071D"/>
    <w:rsid w:val="000C487F"/>
    <w:rsid w:val="000C5860"/>
    <w:rsid w:val="000C5DF7"/>
    <w:rsid w:val="000D0D2D"/>
    <w:rsid w:val="000D1B7F"/>
    <w:rsid w:val="000D671C"/>
    <w:rsid w:val="000D69E2"/>
    <w:rsid w:val="000E52C1"/>
    <w:rsid w:val="000F0A76"/>
    <w:rsid w:val="000F14C3"/>
    <w:rsid w:val="000F17F1"/>
    <w:rsid w:val="000F3A26"/>
    <w:rsid w:val="00100E63"/>
    <w:rsid w:val="0010105F"/>
    <w:rsid w:val="001101AE"/>
    <w:rsid w:val="00113878"/>
    <w:rsid w:val="00116C4A"/>
    <w:rsid w:val="001430D3"/>
    <w:rsid w:val="0014357E"/>
    <w:rsid w:val="00147B0F"/>
    <w:rsid w:val="00153EE0"/>
    <w:rsid w:val="00156A93"/>
    <w:rsid w:val="00186BF1"/>
    <w:rsid w:val="001913ED"/>
    <w:rsid w:val="00193862"/>
    <w:rsid w:val="00195434"/>
    <w:rsid w:val="001A3060"/>
    <w:rsid w:val="001A5FF3"/>
    <w:rsid w:val="001B2599"/>
    <w:rsid w:val="001C13DC"/>
    <w:rsid w:val="001C2833"/>
    <w:rsid w:val="001D5A05"/>
    <w:rsid w:val="001E1542"/>
    <w:rsid w:val="001F5640"/>
    <w:rsid w:val="0021589C"/>
    <w:rsid w:val="00222011"/>
    <w:rsid w:val="00224233"/>
    <w:rsid w:val="00226745"/>
    <w:rsid w:val="00227928"/>
    <w:rsid w:val="00230F4A"/>
    <w:rsid w:val="00242FBC"/>
    <w:rsid w:val="00247919"/>
    <w:rsid w:val="00250933"/>
    <w:rsid w:val="00250DBB"/>
    <w:rsid w:val="00253070"/>
    <w:rsid w:val="00255E07"/>
    <w:rsid w:val="00264CEC"/>
    <w:rsid w:val="00265687"/>
    <w:rsid w:val="002660CE"/>
    <w:rsid w:val="00267691"/>
    <w:rsid w:val="002702C6"/>
    <w:rsid w:val="0027123F"/>
    <w:rsid w:val="00273F81"/>
    <w:rsid w:val="00273FD5"/>
    <w:rsid w:val="002821AB"/>
    <w:rsid w:val="002853B8"/>
    <w:rsid w:val="002963CD"/>
    <w:rsid w:val="002A1EB7"/>
    <w:rsid w:val="002A6409"/>
    <w:rsid w:val="002A741D"/>
    <w:rsid w:val="002B217A"/>
    <w:rsid w:val="002B3766"/>
    <w:rsid w:val="002C75A4"/>
    <w:rsid w:val="002D6BB3"/>
    <w:rsid w:val="002D7121"/>
    <w:rsid w:val="002E4B03"/>
    <w:rsid w:val="002F4174"/>
    <w:rsid w:val="00304BB5"/>
    <w:rsid w:val="003117E6"/>
    <w:rsid w:val="00314A1C"/>
    <w:rsid w:val="00320921"/>
    <w:rsid w:val="00321E43"/>
    <w:rsid w:val="00325545"/>
    <w:rsid w:val="00332674"/>
    <w:rsid w:val="00344A6D"/>
    <w:rsid w:val="00344EDC"/>
    <w:rsid w:val="00346665"/>
    <w:rsid w:val="00350662"/>
    <w:rsid w:val="0036331A"/>
    <w:rsid w:val="00372C5B"/>
    <w:rsid w:val="00380101"/>
    <w:rsid w:val="00385117"/>
    <w:rsid w:val="003870D4"/>
    <w:rsid w:val="00397D02"/>
    <w:rsid w:val="003E01E2"/>
    <w:rsid w:val="003E2BA7"/>
    <w:rsid w:val="003E33D2"/>
    <w:rsid w:val="003F2265"/>
    <w:rsid w:val="0040129E"/>
    <w:rsid w:val="00403D1B"/>
    <w:rsid w:val="00422A64"/>
    <w:rsid w:val="004251F1"/>
    <w:rsid w:val="004516DF"/>
    <w:rsid w:val="00454A7D"/>
    <w:rsid w:val="00460DB0"/>
    <w:rsid w:val="00462A15"/>
    <w:rsid w:val="00463923"/>
    <w:rsid w:val="00465F23"/>
    <w:rsid w:val="00470C08"/>
    <w:rsid w:val="0047227C"/>
    <w:rsid w:val="00480461"/>
    <w:rsid w:val="00484DDE"/>
    <w:rsid w:val="00485435"/>
    <w:rsid w:val="004861BC"/>
    <w:rsid w:val="00497FF2"/>
    <w:rsid w:val="004B1838"/>
    <w:rsid w:val="004B32EB"/>
    <w:rsid w:val="004B698A"/>
    <w:rsid w:val="004D7C1B"/>
    <w:rsid w:val="004E5F56"/>
    <w:rsid w:val="004E68CA"/>
    <w:rsid w:val="00514385"/>
    <w:rsid w:val="00543AA8"/>
    <w:rsid w:val="00544C89"/>
    <w:rsid w:val="0054764B"/>
    <w:rsid w:val="00550EEC"/>
    <w:rsid w:val="0055650C"/>
    <w:rsid w:val="00557C33"/>
    <w:rsid w:val="00565961"/>
    <w:rsid w:val="005671F5"/>
    <w:rsid w:val="0057195B"/>
    <w:rsid w:val="0057292C"/>
    <w:rsid w:val="0057530D"/>
    <w:rsid w:val="00594C54"/>
    <w:rsid w:val="00594DDF"/>
    <w:rsid w:val="00595EE0"/>
    <w:rsid w:val="005A4950"/>
    <w:rsid w:val="005A5E6E"/>
    <w:rsid w:val="005E13AB"/>
    <w:rsid w:val="005E6DEE"/>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86CD9"/>
    <w:rsid w:val="0069446D"/>
    <w:rsid w:val="006A16F7"/>
    <w:rsid w:val="006A4734"/>
    <w:rsid w:val="006A6D66"/>
    <w:rsid w:val="006A6D6C"/>
    <w:rsid w:val="006B4544"/>
    <w:rsid w:val="006B4642"/>
    <w:rsid w:val="006E0F3B"/>
    <w:rsid w:val="007179ED"/>
    <w:rsid w:val="00727FCA"/>
    <w:rsid w:val="00731394"/>
    <w:rsid w:val="007325BD"/>
    <w:rsid w:val="00734853"/>
    <w:rsid w:val="007423E2"/>
    <w:rsid w:val="00745593"/>
    <w:rsid w:val="00762A38"/>
    <w:rsid w:val="00763FAA"/>
    <w:rsid w:val="00764EF8"/>
    <w:rsid w:val="00767EE5"/>
    <w:rsid w:val="007714BD"/>
    <w:rsid w:val="0078194A"/>
    <w:rsid w:val="007859DC"/>
    <w:rsid w:val="00787174"/>
    <w:rsid w:val="007956D0"/>
    <w:rsid w:val="007A717F"/>
    <w:rsid w:val="007B19D5"/>
    <w:rsid w:val="007B40DF"/>
    <w:rsid w:val="007B4219"/>
    <w:rsid w:val="007B6309"/>
    <w:rsid w:val="007B75F5"/>
    <w:rsid w:val="007C36ED"/>
    <w:rsid w:val="007D0380"/>
    <w:rsid w:val="007E116C"/>
    <w:rsid w:val="007E207A"/>
    <w:rsid w:val="007E38F6"/>
    <w:rsid w:val="007F2878"/>
    <w:rsid w:val="007F7D73"/>
    <w:rsid w:val="00811DC5"/>
    <w:rsid w:val="00827110"/>
    <w:rsid w:val="00840DC2"/>
    <w:rsid w:val="00850E7B"/>
    <w:rsid w:val="00853770"/>
    <w:rsid w:val="008543AE"/>
    <w:rsid w:val="00875C0E"/>
    <w:rsid w:val="00875FFE"/>
    <w:rsid w:val="00880323"/>
    <w:rsid w:val="008A2792"/>
    <w:rsid w:val="008A4DD8"/>
    <w:rsid w:val="008B17CB"/>
    <w:rsid w:val="008C19BD"/>
    <w:rsid w:val="008C2E27"/>
    <w:rsid w:val="008D202A"/>
    <w:rsid w:val="008D4C80"/>
    <w:rsid w:val="008E4062"/>
    <w:rsid w:val="008F2E89"/>
    <w:rsid w:val="008F5220"/>
    <w:rsid w:val="00920FDA"/>
    <w:rsid w:val="009259EA"/>
    <w:rsid w:val="00936F1A"/>
    <w:rsid w:val="009526CC"/>
    <w:rsid w:val="00953A67"/>
    <w:rsid w:val="009644F9"/>
    <w:rsid w:val="00964A2C"/>
    <w:rsid w:val="00966DE7"/>
    <w:rsid w:val="00975B37"/>
    <w:rsid w:val="00980948"/>
    <w:rsid w:val="00981A7F"/>
    <w:rsid w:val="009906CE"/>
    <w:rsid w:val="009B0428"/>
    <w:rsid w:val="009B597C"/>
    <w:rsid w:val="009D62B2"/>
    <w:rsid w:val="009E1D74"/>
    <w:rsid w:val="009E6518"/>
    <w:rsid w:val="00A04C6B"/>
    <w:rsid w:val="00A42D34"/>
    <w:rsid w:val="00A44092"/>
    <w:rsid w:val="00A55074"/>
    <w:rsid w:val="00A5746A"/>
    <w:rsid w:val="00A6456C"/>
    <w:rsid w:val="00A754E3"/>
    <w:rsid w:val="00A83785"/>
    <w:rsid w:val="00A83D80"/>
    <w:rsid w:val="00A9031F"/>
    <w:rsid w:val="00A960D5"/>
    <w:rsid w:val="00AA0706"/>
    <w:rsid w:val="00AA73BF"/>
    <w:rsid w:val="00AB5899"/>
    <w:rsid w:val="00AC1E87"/>
    <w:rsid w:val="00AC6789"/>
    <w:rsid w:val="00AD0AD0"/>
    <w:rsid w:val="00AD72CB"/>
    <w:rsid w:val="00AF2D66"/>
    <w:rsid w:val="00B008A0"/>
    <w:rsid w:val="00B02B5E"/>
    <w:rsid w:val="00B24FAC"/>
    <w:rsid w:val="00B273BB"/>
    <w:rsid w:val="00B32BE3"/>
    <w:rsid w:val="00B34184"/>
    <w:rsid w:val="00B42949"/>
    <w:rsid w:val="00B455A9"/>
    <w:rsid w:val="00B53EF9"/>
    <w:rsid w:val="00BA302B"/>
    <w:rsid w:val="00BB5297"/>
    <w:rsid w:val="00BB5AAE"/>
    <w:rsid w:val="00BB7460"/>
    <w:rsid w:val="00BE23E3"/>
    <w:rsid w:val="00BE56DF"/>
    <w:rsid w:val="00BF7D18"/>
    <w:rsid w:val="00C0176E"/>
    <w:rsid w:val="00C0693B"/>
    <w:rsid w:val="00C13024"/>
    <w:rsid w:val="00C167F5"/>
    <w:rsid w:val="00C34A9B"/>
    <w:rsid w:val="00C3687B"/>
    <w:rsid w:val="00C4550A"/>
    <w:rsid w:val="00C515F4"/>
    <w:rsid w:val="00C670A4"/>
    <w:rsid w:val="00C871AE"/>
    <w:rsid w:val="00C9053B"/>
    <w:rsid w:val="00C93C85"/>
    <w:rsid w:val="00C967C4"/>
    <w:rsid w:val="00CA3804"/>
    <w:rsid w:val="00CA449D"/>
    <w:rsid w:val="00CA474D"/>
    <w:rsid w:val="00CC2E8D"/>
    <w:rsid w:val="00CC559A"/>
    <w:rsid w:val="00CD467D"/>
    <w:rsid w:val="00CE0F92"/>
    <w:rsid w:val="00CE2224"/>
    <w:rsid w:val="00CE349B"/>
    <w:rsid w:val="00CE44D3"/>
    <w:rsid w:val="00CF018C"/>
    <w:rsid w:val="00CF06CE"/>
    <w:rsid w:val="00CF3316"/>
    <w:rsid w:val="00CF4F9E"/>
    <w:rsid w:val="00CF6F1F"/>
    <w:rsid w:val="00D04257"/>
    <w:rsid w:val="00D25E3E"/>
    <w:rsid w:val="00D35E7F"/>
    <w:rsid w:val="00D45DED"/>
    <w:rsid w:val="00D52653"/>
    <w:rsid w:val="00D52E49"/>
    <w:rsid w:val="00D550E7"/>
    <w:rsid w:val="00D73613"/>
    <w:rsid w:val="00D767C5"/>
    <w:rsid w:val="00D854B4"/>
    <w:rsid w:val="00D86434"/>
    <w:rsid w:val="00DA199E"/>
    <w:rsid w:val="00DA30C5"/>
    <w:rsid w:val="00DA777B"/>
    <w:rsid w:val="00DE0753"/>
    <w:rsid w:val="00DE7890"/>
    <w:rsid w:val="00DE7ACF"/>
    <w:rsid w:val="00DF2823"/>
    <w:rsid w:val="00DF3A6B"/>
    <w:rsid w:val="00E10F99"/>
    <w:rsid w:val="00E20514"/>
    <w:rsid w:val="00E30FDB"/>
    <w:rsid w:val="00E31DCE"/>
    <w:rsid w:val="00E3661E"/>
    <w:rsid w:val="00E366C4"/>
    <w:rsid w:val="00E37017"/>
    <w:rsid w:val="00E37738"/>
    <w:rsid w:val="00E40AC5"/>
    <w:rsid w:val="00E410E4"/>
    <w:rsid w:val="00E51560"/>
    <w:rsid w:val="00E51800"/>
    <w:rsid w:val="00E54B32"/>
    <w:rsid w:val="00E62381"/>
    <w:rsid w:val="00E74C15"/>
    <w:rsid w:val="00E84925"/>
    <w:rsid w:val="00E9635E"/>
    <w:rsid w:val="00EA2986"/>
    <w:rsid w:val="00EA658E"/>
    <w:rsid w:val="00EB0100"/>
    <w:rsid w:val="00EB1401"/>
    <w:rsid w:val="00EB3E65"/>
    <w:rsid w:val="00EB3F01"/>
    <w:rsid w:val="00EC4D53"/>
    <w:rsid w:val="00EC6501"/>
    <w:rsid w:val="00EF6C65"/>
    <w:rsid w:val="00F0260D"/>
    <w:rsid w:val="00F04C8D"/>
    <w:rsid w:val="00F06B2E"/>
    <w:rsid w:val="00F07DED"/>
    <w:rsid w:val="00F11DE3"/>
    <w:rsid w:val="00F121D2"/>
    <w:rsid w:val="00F13C20"/>
    <w:rsid w:val="00F16CEB"/>
    <w:rsid w:val="00F24661"/>
    <w:rsid w:val="00F32852"/>
    <w:rsid w:val="00F4258F"/>
    <w:rsid w:val="00F43300"/>
    <w:rsid w:val="00F4365C"/>
    <w:rsid w:val="00F65DEA"/>
    <w:rsid w:val="00F84B06"/>
    <w:rsid w:val="00F908F1"/>
    <w:rsid w:val="00FB6620"/>
    <w:rsid w:val="00FC604D"/>
    <w:rsid w:val="00FF641D"/>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Props1.xml><?xml version="1.0" encoding="utf-8"?>
<ds:datastoreItem xmlns:ds="http://schemas.openxmlformats.org/officeDocument/2006/customXml" ds:itemID="{E65D487A-4FB5-4BD4-A326-0CBB0B9E4F3F}"/>
</file>

<file path=customXml/itemProps2.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3.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4.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Framside med illustrasjon, kvit</Template>
  <TotalTime>11</TotalTime>
  <Pages>17</Pages>
  <Words>6703</Words>
  <Characters>35531</Characters>
  <Application>Microsoft Office Word</Application>
  <DocSecurity>0</DocSecurity>
  <Lines>296</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12</cp:revision>
  <dcterms:created xsi:type="dcterms:W3CDTF">2026-03-09T08:39:00Z</dcterms:created>
  <dcterms:modified xsi:type="dcterms:W3CDTF">2026-04-24T08:20:00Z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